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3F2460" w14:textId="6C20E081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F02506">
        <w:rPr>
          <w:rFonts w:ascii="Dosis" w:hAnsi="Dosis"/>
          <w:sz w:val="21"/>
          <w:szCs w:val="21"/>
        </w:rPr>
        <w:t>27</w:t>
      </w:r>
      <w:r w:rsidRPr="00DA0D09">
        <w:rPr>
          <w:rFonts w:ascii="Dosis" w:hAnsi="Dosis"/>
          <w:sz w:val="21"/>
          <w:szCs w:val="21"/>
        </w:rPr>
        <w:t xml:space="preserve"> </w:t>
      </w:r>
      <w:r w:rsidR="009E0B06">
        <w:rPr>
          <w:rFonts w:ascii="Dosis" w:hAnsi="Dosis"/>
          <w:sz w:val="21"/>
          <w:szCs w:val="21"/>
        </w:rPr>
        <w:t>marca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25D782C4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E27462">
        <w:rPr>
          <w:rFonts w:ascii="Dosis" w:hAnsi="Dosis" w:cs="Arial"/>
          <w:b/>
          <w:sz w:val="20"/>
        </w:rPr>
        <w:t>16</w:t>
      </w:r>
      <w:r w:rsidR="005E7F93">
        <w:rPr>
          <w:rFonts w:ascii="Dosis" w:hAnsi="Dosis" w:cs="Arial"/>
          <w:b/>
          <w:sz w:val="20"/>
        </w:rPr>
        <w:t>6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4B822FBE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OGŁOSZENIE</w:t>
      </w:r>
    </w:p>
    <w:p w14:paraId="12A4C90C" w14:textId="262BCF1F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 ZAMÓWIENIU W TRYBIE DO 170 000,00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30EC2A60" w14:textId="79C7CAE7" w:rsidR="000B5F60" w:rsidRDefault="00CF18F6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/>
          <w:b/>
        </w:rPr>
      </w:pPr>
      <w:r w:rsidRPr="005E7F93">
        <w:rPr>
          <w:rFonts w:ascii="Dosis" w:hAnsi="Dosis" w:cs="Arial"/>
        </w:rPr>
        <w:t xml:space="preserve">Przedmiot </w:t>
      </w:r>
      <w:r w:rsidR="005F6257" w:rsidRPr="005E7F93">
        <w:rPr>
          <w:rFonts w:ascii="Dosis" w:hAnsi="Dosis" w:cs="Arial"/>
        </w:rPr>
        <w:t>zamówienia: „</w:t>
      </w:r>
      <w:r w:rsidR="005E7F93">
        <w:rPr>
          <w:rFonts w:ascii="Dosis" w:hAnsi="Dosis"/>
          <w:b/>
        </w:rPr>
        <w:t>Opracowanie i publikacja artykułu sponsorowanego</w:t>
      </w:r>
      <w:r w:rsidR="005E7F93" w:rsidRPr="005E7F93">
        <w:rPr>
          <w:rFonts w:ascii="Dosis" w:hAnsi="Dosis"/>
          <w:b/>
        </w:rPr>
        <w:t xml:space="preserve"> w prasie </w:t>
      </w:r>
      <w:r w:rsidR="001E388F">
        <w:rPr>
          <w:rFonts w:ascii="Dosis" w:hAnsi="Dosis"/>
          <w:b/>
        </w:rPr>
        <w:t>o zasięgu lokalnym</w:t>
      </w:r>
      <w:r w:rsidR="006C1890">
        <w:rPr>
          <w:rFonts w:ascii="Dosis" w:hAnsi="Dosis"/>
          <w:b/>
        </w:rPr>
        <w:t xml:space="preserve">, </w:t>
      </w:r>
      <w:r w:rsidR="001E388F">
        <w:rPr>
          <w:rFonts w:ascii="Dosis" w:hAnsi="Dosis"/>
          <w:b/>
        </w:rPr>
        <w:t>regionalnym</w:t>
      </w:r>
      <w:r w:rsidR="006C1890">
        <w:rPr>
          <w:rFonts w:ascii="Dosis" w:hAnsi="Dosis"/>
          <w:b/>
        </w:rPr>
        <w:t xml:space="preserve"> i wojewódz</w:t>
      </w:r>
      <w:r w:rsidR="001E388F">
        <w:rPr>
          <w:rFonts w:ascii="Dosis" w:hAnsi="Dosis"/>
          <w:b/>
        </w:rPr>
        <w:t>kim</w:t>
      </w:r>
      <w:r w:rsidR="006C1890">
        <w:rPr>
          <w:rFonts w:ascii="Dosis" w:hAnsi="Dosis"/>
          <w:b/>
        </w:rPr>
        <w:t xml:space="preserve"> – 2 zadania częściowe</w:t>
      </w:r>
      <w:r w:rsidR="000A7E66" w:rsidRPr="005E7F93">
        <w:rPr>
          <w:rFonts w:ascii="Dosis" w:hAnsi="Dosis"/>
          <w:b/>
        </w:rPr>
        <w:t>”</w:t>
      </w:r>
    </w:p>
    <w:p w14:paraId="5C2F4995" w14:textId="59402E4D" w:rsidR="00062E53" w:rsidRDefault="00062E53" w:rsidP="00062E53">
      <w:pPr>
        <w:pStyle w:val="Akapitzlist"/>
        <w:spacing w:after="0" w:line="360" w:lineRule="auto"/>
        <w:ind w:left="426" w:right="-1"/>
        <w:jc w:val="both"/>
        <w:rPr>
          <w:rFonts w:ascii="Dosis" w:hAnsi="Dosis"/>
          <w:b/>
        </w:rPr>
      </w:pPr>
      <w:r>
        <w:rPr>
          <w:rFonts w:ascii="Dosis" w:hAnsi="Dosis"/>
          <w:b/>
        </w:rPr>
        <w:t>Zadanie częściowe nr 1 – Opracowanie i publikacja artykułu sponsorowanego w prasie o zasięgu lokalnym/</w:t>
      </w:r>
      <w:r w:rsidRPr="005E7F93">
        <w:rPr>
          <w:rFonts w:ascii="Dosis" w:hAnsi="Dosis"/>
          <w:b/>
        </w:rPr>
        <w:t xml:space="preserve"> regionaln</w:t>
      </w:r>
      <w:r>
        <w:rPr>
          <w:rFonts w:ascii="Dosis" w:hAnsi="Dosis"/>
          <w:b/>
        </w:rPr>
        <w:t>ym</w:t>
      </w:r>
    </w:p>
    <w:p w14:paraId="6323A011" w14:textId="4217D69F" w:rsidR="00062E53" w:rsidRPr="005E7F93" w:rsidRDefault="00062E53" w:rsidP="00062E53">
      <w:pPr>
        <w:pStyle w:val="Akapitzlist"/>
        <w:spacing w:after="0" w:line="360" w:lineRule="auto"/>
        <w:ind w:left="426" w:right="-1"/>
        <w:jc w:val="both"/>
        <w:rPr>
          <w:rFonts w:ascii="Dosis" w:hAnsi="Dosis"/>
          <w:b/>
        </w:rPr>
      </w:pPr>
      <w:r>
        <w:rPr>
          <w:rFonts w:ascii="Dosis" w:hAnsi="Dosis"/>
          <w:b/>
        </w:rPr>
        <w:t>Zadanie częściowe nr 2  - Opracowanie i publikacja artykułu sponsorowanego</w:t>
      </w:r>
      <w:r w:rsidRPr="005E7F93">
        <w:rPr>
          <w:rFonts w:ascii="Dosis" w:hAnsi="Dosis"/>
          <w:b/>
        </w:rPr>
        <w:t xml:space="preserve"> w prasie</w:t>
      </w:r>
      <w:r>
        <w:rPr>
          <w:rFonts w:ascii="Dosis" w:hAnsi="Dosis"/>
          <w:b/>
        </w:rPr>
        <w:t xml:space="preserve"> o zasięgu wojewódzkim</w:t>
      </w:r>
    </w:p>
    <w:p w14:paraId="767D6630" w14:textId="43E54502" w:rsidR="00CF18F6" w:rsidRPr="00ED0CFC" w:rsidRDefault="00CF18F6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Arial"/>
        </w:rPr>
      </w:pPr>
      <w:r w:rsidRPr="00ED0CFC">
        <w:rPr>
          <w:rFonts w:ascii="Dosis" w:hAnsi="Dosis" w:cs="Arial"/>
        </w:rPr>
        <w:t>Szczegółowy opis przedmiotu zamówienia</w:t>
      </w:r>
      <w:r w:rsidR="009E0B06" w:rsidRPr="00ED0CFC">
        <w:rPr>
          <w:rFonts w:ascii="Dosis" w:hAnsi="Dosis" w:cs="Arial"/>
        </w:rPr>
        <w:t xml:space="preserve"> (załącznik nr </w:t>
      </w:r>
      <w:r w:rsidR="005F6257">
        <w:rPr>
          <w:rFonts w:ascii="Dosis" w:hAnsi="Dosis" w:cs="Arial"/>
        </w:rPr>
        <w:t>1</w:t>
      </w:r>
      <w:r w:rsidR="009E0B06" w:rsidRPr="00ED0CFC">
        <w:rPr>
          <w:rFonts w:ascii="Dosis" w:hAnsi="Dosis" w:cs="Arial"/>
        </w:rPr>
        <w:t>)</w:t>
      </w:r>
      <w:r w:rsidRPr="00ED0CFC">
        <w:rPr>
          <w:rFonts w:ascii="Dosis" w:hAnsi="Dosis" w:cs="Arial"/>
        </w:rPr>
        <w:t>:</w:t>
      </w:r>
    </w:p>
    <w:p w14:paraId="1E99F857" w14:textId="570B3C64" w:rsidR="006C1890" w:rsidRDefault="006C1890" w:rsidP="006C1890">
      <w:pPr>
        <w:pStyle w:val="Akapitzlist"/>
        <w:numPr>
          <w:ilvl w:val="0"/>
          <w:numId w:val="3"/>
        </w:numPr>
        <w:spacing w:after="0" w:line="360" w:lineRule="auto"/>
        <w:ind w:right="-1"/>
        <w:jc w:val="both"/>
        <w:rPr>
          <w:rFonts w:ascii="Dosis" w:hAnsi="Dosis"/>
        </w:rPr>
      </w:pPr>
      <w:r>
        <w:rPr>
          <w:rFonts w:ascii="Dosis" w:hAnsi="Dosis"/>
          <w:b/>
        </w:rPr>
        <w:t>Zamawiający wymaga, aby każda z powyższych publikacji (dot. zadania częściowego) odbyła się w innej prasie o zasięgu lokalnym</w:t>
      </w:r>
      <w:r w:rsidR="001E388F">
        <w:rPr>
          <w:rFonts w:ascii="Dosis" w:hAnsi="Dosis"/>
          <w:b/>
        </w:rPr>
        <w:t>/</w:t>
      </w:r>
      <w:r>
        <w:rPr>
          <w:rFonts w:ascii="Dosis" w:hAnsi="Dosis"/>
          <w:b/>
        </w:rPr>
        <w:t xml:space="preserve">regionalnym </w:t>
      </w:r>
      <w:r w:rsidR="001E388F">
        <w:rPr>
          <w:rFonts w:ascii="Dosis" w:hAnsi="Dosis"/>
          <w:b/>
        </w:rPr>
        <w:t xml:space="preserve">i </w:t>
      </w:r>
      <w:r>
        <w:rPr>
          <w:rFonts w:ascii="Dosis" w:hAnsi="Dosis"/>
          <w:b/>
        </w:rPr>
        <w:t xml:space="preserve">wojewódzkim. </w:t>
      </w:r>
    </w:p>
    <w:p w14:paraId="13D8D11D" w14:textId="28C0C39E" w:rsidR="006C1890" w:rsidRDefault="006C1890" w:rsidP="006C1890">
      <w:pPr>
        <w:pStyle w:val="Akapitzlist"/>
        <w:numPr>
          <w:ilvl w:val="0"/>
          <w:numId w:val="3"/>
        </w:numPr>
        <w:spacing w:after="0" w:line="360" w:lineRule="auto"/>
        <w:ind w:right="-1"/>
        <w:jc w:val="both"/>
        <w:rPr>
          <w:rFonts w:ascii="Dosis" w:hAnsi="Dosis"/>
        </w:rPr>
      </w:pPr>
      <w:r>
        <w:rPr>
          <w:rFonts w:ascii="Dosis" w:hAnsi="Dosis"/>
        </w:rPr>
        <w:t xml:space="preserve">Zamawiający odrzuci ofertę jeżeli z jej treści nie będzie wynikała </w:t>
      </w:r>
      <w:r w:rsidR="00AA21B0">
        <w:rPr>
          <w:rFonts w:ascii="Dosis" w:hAnsi="Dosis"/>
        </w:rPr>
        <w:t xml:space="preserve">oddzielna </w:t>
      </w:r>
      <w:r>
        <w:rPr>
          <w:rFonts w:ascii="Dosis" w:hAnsi="Dosis"/>
        </w:rPr>
        <w:t>publika</w:t>
      </w:r>
      <w:r w:rsidR="00AA21B0">
        <w:rPr>
          <w:rFonts w:ascii="Dosis" w:hAnsi="Dosis"/>
        </w:rPr>
        <w:t>c</w:t>
      </w:r>
      <w:r w:rsidR="009112B1">
        <w:rPr>
          <w:rFonts w:ascii="Dosis" w:hAnsi="Dosis"/>
        </w:rPr>
        <w:t>ja w prasie o zasięgu lokalnym/</w:t>
      </w:r>
      <w:bookmarkStart w:id="0" w:name="_GoBack"/>
      <w:bookmarkEnd w:id="0"/>
      <w:r w:rsidR="00AA21B0">
        <w:rPr>
          <w:rFonts w:ascii="Dosis" w:hAnsi="Dosis"/>
        </w:rPr>
        <w:t xml:space="preserve">regionalnym i </w:t>
      </w:r>
      <w:r>
        <w:rPr>
          <w:rFonts w:ascii="Dosis" w:hAnsi="Dosis"/>
        </w:rPr>
        <w:t xml:space="preserve">wojewódzkim. </w:t>
      </w:r>
    </w:p>
    <w:p w14:paraId="28607AB3" w14:textId="555443C6" w:rsidR="006C1890" w:rsidRDefault="006C1890" w:rsidP="006C1890">
      <w:pPr>
        <w:pStyle w:val="Akapitzlist"/>
        <w:numPr>
          <w:ilvl w:val="0"/>
          <w:numId w:val="3"/>
        </w:numPr>
        <w:spacing w:after="0" w:line="360" w:lineRule="auto"/>
        <w:ind w:right="-1"/>
        <w:jc w:val="both"/>
        <w:rPr>
          <w:rFonts w:ascii="Dosis" w:hAnsi="Dosis"/>
        </w:rPr>
      </w:pPr>
      <w:r>
        <w:rPr>
          <w:rFonts w:ascii="Dosis" w:hAnsi="Dosis"/>
        </w:rPr>
        <w:t>Prasa o zasięgu lokalnym</w:t>
      </w:r>
      <w:r w:rsidR="001E388F">
        <w:rPr>
          <w:rFonts w:ascii="Dosis" w:hAnsi="Dosis"/>
        </w:rPr>
        <w:t>/regionalnym</w:t>
      </w:r>
      <w:r>
        <w:rPr>
          <w:rFonts w:ascii="Dosis" w:hAnsi="Dosis"/>
        </w:rPr>
        <w:t xml:space="preserve"> to prasa obejmująca swoim zasięgiem w szczególności powiat K-Koźle. </w:t>
      </w:r>
    </w:p>
    <w:p w14:paraId="04A15CD3" w14:textId="39FA67E4" w:rsidR="00A21F43" w:rsidRPr="005F6257" w:rsidRDefault="000B5F60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</w:t>
      </w:r>
      <w:r w:rsidR="005F6257" w:rsidRPr="00ED0CFC">
        <w:rPr>
          <w:rFonts w:ascii="Dosis" w:hAnsi="Dosis"/>
        </w:rPr>
        <w:t>zamówienia:</w:t>
      </w:r>
      <w:r w:rsidR="005F6257">
        <w:rPr>
          <w:rFonts w:ascii="Dosis" w:hAnsi="Dosis"/>
        </w:rPr>
        <w:t xml:space="preserve"> </w:t>
      </w:r>
      <w:r w:rsidR="00A21F43" w:rsidRPr="005F6257">
        <w:rPr>
          <w:rFonts w:ascii="Dosis" w:hAnsi="Dosis"/>
        </w:rPr>
        <w:t xml:space="preserve">do </w:t>
      </w:r>
      <w:r w:rsidR="00E214B4">
        <w:rPr>
          <w:rFonts w:ascii="Dosis" w:hAnsi="Dosis"/>
        </w:rPr>
        <w:t>6</w:t>
      </w:r>
      <w:r w:rsidR="00A21F43" w:rsidRPr="005F6257">
        <w:rPr>
          <w:rFonts w:ascii="Dosis" w:hAnsi="Dosis"/>
        </w:rPr>
        <w:t>0 dni od dnia otrzymania zlecenia.</w:t>
      </w:r>
    </w:p>
    <w:p w14:paraId="3695F88A" w14:textId="77777777" w:rsidR="00CF18F6" w:rsidRPr="00ED0CFC" w:rsidRDefault="00CF18F6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226C8B">
      <w:pPr>
        <w:pStyle w:val="Tekstpodstawowy"/>
        <w:tabs>
          <w:tab w:val="left" w:pos="284"/>
        </w:tabs>
        <w:spacing w:line="360" w:lineRule="auto"/>
        <w:ind w:left="852" w:right="-1" w:hanging="426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226C8B">
      <w:pPr>
        <w:pStyle w:val="Tekstpodstawowy"/>
        <w:tabs>
          <w:tab w:val="left" w:pos="284"/>
        </w:tabs>
        <w:spacing w:line="360" w:lineRule="auto"/>
        <w:ind w:left="852" w:right="-1" w:hanging="426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00A94B1E" w:rsidR="00720268" w:rsidRPr="00ED0CFC" w:rsidRDefault="00720268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Osob</w:t>
      </w:r>
      <w:r w:rsidR="007D27F9">
        <w:rPr>
          <w:rFonts w:ascii="Dosis" w:hAnsi="Dosis" w:cs="Calibri"/>
          <w:szCs w:val="22"/>
        </w:rPr>
        <w:t>ą</w:t>
      </w:r>
      <w:r w:rsidRPr="00ED0CFC">
        <w:rPr>
          <w:rFonts w:ascii="Dosis" w:hAnsi="Dosis" w:cs="Calibri"/>
          <w:szCs w:val="22"/>
        </w:rPr>
        <w:t xml:space="preserve"> ze strony zamawiającego upoważnion</w:t>
      </w:r>
      <w:r w:rsidR="007D27F9">
        <w:rPr>
          <w:rFonts w:ascii="Dosis" w:hAnsi="Dosis" w:cs="Calibri"/>
          <w:szCs w:val="22"/>
        </w:rPr>
        <w:t>ą</w:t>
      </w:r>
      <w:r w:rsidRPr="00ED0CFC">
        <w:rPr>
          <w:rFonts w:ascii="Dosis" w:hAnsi="Dosis" w:cs="Calibri"/>
          <w:szCs w:val="22"/>
        </w:rPr>
        <w:t xml:space="preserve">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A21F43">
        <w:rPr>
          <w:rFonts w:ascii="Dosis" w:hAnsi="Dosis" w:cs="Calibri"/>
          <w:szCs w:val="22"/>
        </w:rPr>
        <w:t>Magda</w:t>
      </w:r>
      <w:r w:rsidR="000B5F60" w:rsidRPr="00ED0CFC">
        <w:rPr>
          <w:rFonts w:ascii="Dosis" w:hAnsi="Dosis" w:cs="Calibri"/>
          <w:szCs w:val="22"/>
        </w:rPr>
        <w:t xml:space="preserve"> </w:t>
      </w:r>
      <w:r w:rsidR="009E0B06" w:rsidRPr="00ED0CFC">
        <w:rPr>
          <w:rFonts w:ascii="Dosis" w:hAnsi="Dosis" w:cs="Calibri"/>
          <w:szCs w:val="22"/>
        </w:rPr>
        <w:t>Giczewska</w:t>
      </w:r>
      <w:r w:rsidRPr="00ED0CFC">
        <w:rPr>
          <w:rFonts w:ascii="Dosis" w:hAnsi="Dosis" w:cs="Calibri"/>
          <w:szCs w:val="22"/>
        </w:rPr>
        <w:t xml:space="preserve"> tel. </w:t>
      </w:r>
      <w:r w:rsidR="006A7D92" w:rsidRPr="00ED0CFC">
        <w:rPr>
          <w:rStyle w:val="normalny-h1"/>
          <w:rFonts w:ascii="Dosis" w:eastAsiaTheme="majorEastAsia" w:hAnsi="Dosis" w:cstheme="minorHAnsi"/>
        </w:rPr>
        <w:t>888 368 872</w:t>
      </w:r>
      <w:r w:rsidR="006A7D92" w:rsidRPr="00ED0CFC">
        <w:rPr>
          <w:rStyle w:val="normalny-h1"/>
          <w:rFonts w:ascii="Dosis" w:eastAsiaTheme="majorEastAsia" w:hAnsi="Dosis" w:cstheme="minorHAnsi"/>
          <w:b/>
        </w:rPr>
        <w:t xml:space="preserve"> </w:t>
      </w:r>
      <w:r w:rsidRPr="00ED0CFC">
        <w:rPr>
          <w:rFonts w:ascii="Dosis" w:hAnsi="Dosis" w:cs="Calibri"/>
          <w:szCs w:val="22"/>
        </w:rPr>
        <w:t>w godzinach pracy Zamawiającego tj. 7:00 - 14:35.</w:t>
      </w:r>
    </w:p>
    <w:p w14:paraId="27D9142E" w14:textId="77777777" w:rsidR="000C0CD0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="000C0CD0">
        <w:rPr>
          <w:rFonts w:ascii="Dosis" w:hAnsi="Dosis" w:cs="Calibri"/>
          <w:szCs w:val="22"/>
        </w:rPr>
        <w:t xml:space="preserve"> składania ofert wariantowych. </w:t>
      </w:r>
    </w:p>
    <w:p w14:paraId="43D6BB55" w14:textId="0D0DAB37" w:rsidR="00041F8A" w:rsidRPr="00ED0CFC" w:rsidRDefault="000C0CD0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>
        <w:rPr>
          <w:rFonts w:ascii="Dosis" w:hAnsi="Dosis" w:cs="Calibri"/>
          <w:szCs w:val="22"/>
        </w:rPr>
        <w:t>Zamawiający</w:t>
      </w:r>
      <w:r w:rsidR="005F6257">
        <w:rPr>
          <w:rFonts w:ascii="Dosis" w:hAnsi="Dosis" w:cs="Calibri"/>
          <w:szCs w:val="22"/>
        </w:rPr>
        <w:t xml:space="preserve"> nie</w:t>
      </w:r>
      <w:r>
        <w:rPr>
          <w:rFonts w:ascii="Dosis" w:hAnsi="Dosis" w:cs="Calibri"/>
          <w:szCs w:val="22"/>
        </w:rPr>
        <w:t xml:space="preserve"> dopuszcza składni</w:t>
      </w:r>
      <w:r w:rsidR="005F6257">
        <w:rPr>
          <w:rFonts w:ascii="Dosis" w:hAnsi="Dosis" w:cs="Calibri"/>
          <w:szCs w:val="22"/>
        </w:rPr>
        <w:t>a</w:t>
      </w:r>
      <w:r>
        <w:rPr>
          <w:rFonts w:ascii="Dosis" w:hAnsi="Dosis" w:cs="Calibri"/>
          <w:szCs w:val="22"/>
        </w:rPr>
        <w:t xml:space="preserve"> ofert </w:t>
      </w:r>
      <w:r w:rsidR="00DA0D09" w:rsidRPr="00ED0CFC">
        <w:rPr>
          <w:rFonts w:ascii="Dosis" w:hAnsi="Dosis" w:cs="Calibri"/>
          <w:szCs w:val="22"/>
        </w:rPr>
        <w:t>częściowych.</w:t>
      </w:r>
    </w:p>
    <w:p w14:paraId="395266C9" w14:textId="55726DAD" w:rsidR="00DA0D09" w:rsidRPr="00ED0CFC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8" w:history="1">
        <w:r w:rsidR="00041F8A" w:rsidRPr="003714BD">
          <w:rPr>
            <w:rStyle w:val="Hipercze"/>
            <w:rFonts w:ascii="Dosis" w:eastAsiaTheme="majorEastAsia" w:hAnsi="Dosis" w:cs="Calibri"/>
            <w:b/>
            <w:color w:val="002060"/>
            <w:szCs w:val="22"/>
            <w:lang w:val="de-DE"/>
          </w:rPr>
          <w:t>zaopatrzenie@e-szpital.eu.</w:t>
        </w:r>
      </w:hyperlink>
    </w:p>
    <w:p w14:paraId="293DFCE5" w14:textId="12A63749" w:rsidR="00DA0D09" w:rsidRPr="0007381E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1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1"/>
      <w:r w:rsidRPr="00ED0CFC">
        <w:rPr>
          <w:rFonts w:ascii="Dosis" w:hAnsi="Dosis" w:cs="Calibri"/>
          <w:szCs w:val="22"/>
        </w:rPr>
        <w:t>zapytaniem dotyczącym treści ogłoszenia</w:t>
      </w:r>
      <w:r w:rsidRPr="00ED0CFC">
        <w:rPr>
          <w:rFonts w:ascii="Dosis" w:hAnsi="Dosis" w:cs="Calibri"/>
          <w:szCs w:val="22"/>
        </w:rPr>
        <w:br/>
        <w:t>o zamówieniu.</w:t>
      </w:r>
    </w:p>
    <w:p w14:paraId="5A6D92EE" w14:textId="77777777" w:rsidR="00DA0D09" w:rsidRPr="00ED0CFC" w:rsidRDefault="00DA0D09" w:rsidP="00226C8B">
      <w:pPr>
        <w:pStyle w:val="Tekstpodstawowy2"/>
        <w:numPr>
          <w:ilvl w:val="0"/>
          <w:numId w:val="3"/>
        </w:numPr>
        <w:spacing w:line="360" w:lineRule="auto"/>
        <w:ind w:left="426" w:right="-1" w:hanging="426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lastRenderedPageBreak/>
        <w:t>Zamawiający dopuszcza możliwość prowadzenia między Zamawiającym, a Wykonawcą negocjacji dotyczących złożonej oferty oraz dokonywanie jej zmiany.</w:t>
      </w:r>
    </w:p>
    <w:p w14:paraId="01391C20" w14:textId="77777777" w:rsidR="00DA0D09" w:rsidRPr="00ED0CFC" w:rsidRDefault="00DA0D09" w:rsidP="00226C8B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426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u w:val="single"/>
        </w:rPr>
        <w:t>Przygotowanie oferty</w:t>
      </w:r>
      <w:r w:rsidRPr="00ED0CFC">
        <w:rPr>
          <w:rFonts w:ascii="Dosis" w:hAnsi="Dosis" w:cs="Calibri"/>
        </w:rPr>
        <w:t>:</w:t>
      </w:r>
    </w:p>
    <w:p w14:paraId="06F89F31" w14:textId="77777777" w:rsidR="00DA0D09" w:rsidRPr="00ED0CFC" w:rsidRDefault="00DA0D09" w:rsidP="00226C8B">
      <w:pPr>
        <w:tabs>
          <w:tab w:val="left" w:pos="284"/>
          <w:tab w:val="left" w:pos="9498"/>
        </w:tabs>
        <w:spacing w:line="360" w:lineRule="auto"/>
        <w:ind w:left="710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Wykonawca może złożyć jedną ofertę. </w:t>
      </w:r>
      <w:r w:rsidRPr="00ED0CFC">
        <w:rPr>
          <w:rFonts w:ascii="Dosis" w:hAnsi="Dosis" w:cs="Calibri"/>
          <w:b/>
        </w:rPr>
        <w:t>Zamawiający wymaga złożenia oferty drogą elektroniczną</w:t>
      </w:r>
      <w:r w:rsidRPr="00ED0CFC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226C8B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426" w:right="-1" w:hanging="426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9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7AA07B6A" w:rsidR="00DA0D09" w:rsidRPr="0013380D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dniu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Pr="0013380D">
        <w:rPr>
          <w:rFonts w:ascii="Dosis" w:hAnsi="Dosis" w:cs="Calibri"/>
          <w:b/>
          <w:sz w:val="24"/>
          <w:szCs w:val="24"/>
          <w:u w:val="single"/>
        </w:rPr>
        <w:t>-202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6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r. o godzi</w:t>
      </w:r>
      <w:r w:rsidR="007D27F9">
        <w:rPr>
          <w:rFonts w:ascii="Dosis" w:hAnsi="Dosis" w:cs="Calibri"/>
          <w:b/>
          <w:bCs/>
          <w:sz w:val="24"/>
          <w:szCs w:val="24"/>
          <w:u w:val="single"/>
        </w:rPr>
        <w:t>nie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 xml:space="preserve"> 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="005F6257">
        <w:rPr>
          <w:rFonts w:ascii="Dosis" w:hAnsi="Dosis" w:cs="Calibri"/>
          <w:b/>
          <w:bCs/>
          <w:sz w:val="24"/>
          <w:szCs w:val="24"/>
          <w:u w:val="single"/>
        </w:rPr>
        <w:t>2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:00.</w:t>
      </w:r>
    </w:p>
    <w:p w14:paraId="5E57E6D2" w14:textId="11BFD0F0" w:rsidR="002B73AC" w:rsidRPr="002B73AC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13380D">
        <w:rPr>
          <w:rFonts w:ascii="Dosis" w:hAnsi="Dosis" w:cs="Calibri"/>
        </w:rPr>
        <w:t xml:space="preserve">Otwarcie ofert nastąpi w dniu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-2026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>r. o godzi</w:t>
      </w:r>
      <w:r w:rsidR="007D27F9">
        <w:rPr>
          <w:rFonts w:ascii="Dosis" w:hAnsi="Dosis" w:cs="Calibri"/>
          <w:b/>
          <w:bCs/>
          <w:sz w:val="24"/>
          <w:szCs w:val="24"/>
          <w:u w:val="single"/>
        </w:rPr>
        <w:t>nie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 xml:space="preserve"> 1</w:t>
      </w:r>
      <w:r w:rsidR="005F6257">
        <w:rPr>
          <w:rFonts w:ascii="Dosis" w:hAnsi="Dosis" w:cs="Calibri"/>
          <w:b/>
          <w:bCs/>
          <w:sz w:val="24"/>
          <w:szCs w:val="24"/>
          <w:u w:val="single"/>
        </w:rPr>
        <w:t>2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:05</w:t>
      </w:r>
      <w:r w:rsidR="00720268" w:rsidRPr="0013380D">
        <w:rPr>
          <w:rFonts w:ascii="Dosis" w:hAnsi="Dosis" w:cs="Calibri"/>
          <w:b/>
          <w:bCs/>
          <w:u w:val="single"/>
        </w:rPr>
        <w:t xml:space="preserve"> </w:t>
      </w:r>
      <w:r w:rsidR="002B73AC">
        <w:rPr>
          <w:rFonts w:ascii="Dosis" w:hAnsi="Dosis" w:cs="Calibri"/>
          <w:color w:val="000000"/>
        </w:rPr>
        <w:t>w siedzibie Zamawiające</w:t>
      </w:r>
      <w:r w:rsidR="002B73AC">
        <w:rPr>
          <w:rFonts w:ascii="Dosis" w:hAnsi="Dosis" w:cs="Calibri"/>
          <w:color w:val="000000"/>
        </w:rPr>
        <w:softHyphen/>
        <w:t>go</w:t>
      </w:r>
    </w:p>
    <w:p w14:paraId="20E09C7E" w14:textId="3C87EDB0" w:rsidR="002B73AC" w:rsidRDefault="00F26BE2" w:rsidP="00226C8B">
      <w:pPr>
        <w:pStyle w:val="Akapitzlist"/>
        <w:spacing w:after="0" w:line="360" w:lineRule="auto"/>
        <w:ind w:left="426" w:right="-1" w:hanging="426"/>
        <w:jc w:val="both"/>
        <w:rPr>
          <w:rFonts w:ascii="Dosis" w:hAnsi="Dosis"/>
          <w:b/>
          <w:bCs/>
        </w:rPr>
      </w:pPr>
      <w:r>
        <w:rPr>
          <w:rFonts w:ascii="Dosis" w:hAnsi="Dosis"/>
          <w:b/>
          <w:bCs/>
        </w:rPr>
        <w:t xml:space="preserve">         </w:t>
      </w:r>
      <w:r w:rsidR="002B73AC" w:rsidRPr="002B73AC">
        <w:rPr>
          <w:rFonts w:ascii="Dosis" w:hAnsi="Dosis"/>
          <w:b/>
          <w:bCs/>
        </w:rPr>
        <w:t>Warunki udziału w postępowaniu</w:t>
      </w:r>
    </w:p>
    <w:p w14:paraId="484A3080" w14:textId="63E05853" w:rsidR="002B73AC" w:rsidRPr="002B73AC" w:rsidRDefault="002B73AC" w:rsidP="00226C8B">
      <w:pPr>
        <w:pStyle w:val="Akapitzlist"/>
        <w:numPr>
          <w:ilvl w:val="0"/>
          <w:numId w:val="3"/>
        </w:numPr>
        <w:spacing w:after="0" w:line="360" w:lineRule="auto"/>
        <w:ind w:left="426" w:right="-1" w:hanging="426"/>
        <w:jc w:val="both"/>
        <w:rPr>
          <w:rFonts w:ascii="Dosis" w:hAnsi="Dosis" w:cs="Calibri"/>
          <w:u w:val="single"/>
        </w:rPr>
      </w:pPr>
      <w:r w:rsidRPr="002B73AC">
        <w:rPr>
          <w:rFonts w:ascii="Dosis" w:hAnsi="Dosis"/>
        </w:rPr>
        <w:t>O udzielenie zamówienia mogą ubiegać się wykonawcy, którzy:</w:t>
      </w:r>
    </w:p>
    <w:p w14:paraId="61337F3B" w14:textId="386BDC70" w:rsidR="002B73AC" w:rsidRPr="002B73AC" w:rsidRDefault="002B73AC" w:rsidP="00226C8B">
      <w:pPr>
        <w:pStyle w:val="Akapitzlist"/>
        <w:numPr>
          <w:ilvl w:val="0"/>
          <w:numId w:val="28"/>
        </w:numPr>
        <w:ind w:left="426" w:firstLine="0"/>
        <w:rPr>
          <w:rFonts w:ascii="Dosis" w:hAnsi="Dosis"/>
        </w:rPr>
      </w:pPr>
      <w:r w:rsidRPr="002B73AC">
        <w:rPr>
          <w:rFonts w:ascii="Dosis" w:hAnsi="Dosis"/>
        </w:rPr>
        <w:t>posiadają doświadczenie w realizacji podobnych usług,</w:t>
      </w:r>
    </w:p>
    <w:p w14:paraId="68B7F27B" w14:textId="16FE5E29" w:rsidR="002B73AC" w:rsidRDefault="002B73AC" w:rsidP="00226C8B">
      <w:pPr>
        <w:numPr>
          <w:ilvl w:val="0"/>
          <w:numId w:val="28"/>
        </w:numPr>
        <w:ind w:left="426" w:firstLine="0"/>
        <w:rPr>
          <w:rFonts w:ascii="Dosis" w:hAnsi="Dosis"/>
        </w:rPr>
      </w:pPr>
      <w:r w:rsidRPr="00DA3300">
        <w:rPr>
          <w:rFonts w:ascii="Dosis" w:hAnsi="Dosis"/>
        </w:rPr>
        <w:t>dysponują potencjałem technicznym i kadrowym umożliwiającym wykonanie zamówienia.</w:t>
      </w:r>
    </w:p>
    <w:p w14:paraId="725EADC0" w14:textId="5DA7BB58" w:rsidR="00DB07A4" w:rsidRPr="00ED0CFC" w:rsidRDefault="00DB07A4" w:rsidP="00226C8B">
      <w:pPr>
        <w:pStyle w:val="Tekstpodstawowy2"/>
        <w:numPr>
          <w:ilvl w:val="0"/>
          <w:numId w:val="3"/>
        </w:numPr>
        <w:spacing w:line="360" w:lineRule="auto"/>
        <w:ind w:left="425" w:right="-1" w:hanging="425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>
        <w:rPr>
          <w:rFonts w:ascii="Dosis" w:hAnsi="Dosis" w:cs="Calibri"/>
          <w:szCs w:val="22"/>
        </w:rPr>
        <w:t xml:space="preserve">Zamawiający </w:t>
      </w:r>
      <w:r w:rsidRPr="00ED0CFC">
        <w:rPr>
          <w:rFonts w:ascii="Dosis" w:hAnsi="Dosis" w:cs="Calibri"/>
          <w:szCs w:val="22"/>
        </w:rPr>
        <w:t>może zwrócić się do</w:t>
      </w:r>
      <w:r>
        <w:rPr>
          <w:rFonts w:ascii="Dosis" w:hAnsi="Dosis" w:cs="Calibri"/>
          <w:szCs w:val="22"/>
        </w:rPr>
        <w:t xml:space="preserve"> Wykonawcy</w:t>
      </w:r>
      <w:r w:rsidRPr="00ED0CFC">
        <w:rPr>
          <w:rFonts w:ascii="Dosis" w:hAnsi="Dosis" w:cs="Calibri"/>
          <w:szCs w:val="22"/>
        </w:rPr>
        <w:t xml:space="preserve"> z</w:t>
      </w:r>
      <w:r>
        <w:rPr>
          <w:rFonts w:ascii="Dosis" w:hAnsi="Dosis" w:cs="Calibri"/>
          <w:szCs w:val="22"/>
        </w:rPr>
        <w:t xml:space="preserve"> prośbą o udokumentowanie doświadczenia w zakresie realizacji usług objętych ogłoszeniem. Jeżeli Wykonawca nie wykaże się posiadanym doświadczeniem, Zamawiający może odrzucić jego ofertę.</w:t>
      </w:r>
    </w:p>
    <w:p w14:paraId="0730A5F0" w14:textId="77777777" w:rsidR="002B73AC" w:rsidRDefault="00DA0D09" w:rsidP="00226C8B">
      <w:pPr>
        <w:pStyle w:val="Akapitzlist"/>
        <w:numPr>
          <w:ilvl w:val="0"/>
          <w:numId w:val="3"/>
        </w:numPr>
        <w:spacing w:after="0" w:line="360" w:lineRule="auto"/>
        <w:ind w:left="425" w:hanging="425"/>
        <w:rPr>
          <w:rFonts w:ascii="Dosis" w:hAnsi="Dosis"/>
        </w:rPr>
      </w:pPr>
      <w:r w:rsidRPr="002B73AC">
        <w:rPr>
          <w:rFonts w:ascii="Dosis" w:hAnsi="Dosis" w:cs="Calibri"/>
        </w:rPr>
        <w:t xml:space="preserve">Kryterium oceny ofert: </w:t>
      </w:r>
      <w:r w:rsidRPr="002B73AC">
        <w:rPr>
          <w:rFonts w:ascii="Dosis" w:hAnsi="Dosis" w:cs="Calibri"/>
          <w:b/>
        </w:rPr>
        <w:t>cena 100%.</w:t>
      </w:r>
    </w:p>
    <w:p w14:paraId="37806F1B" w14:textId="77777777" w:rsidR="00267662" w:rsidRPr="00267662" w:rsidRDefault="00267662" w:rsidP="00226C8B">
      <w:pPr>
        <w:pStyle w:val="Akapitzlist"/>
        <w:numPr>
          <w:ilvl w:val="0"/>
          <w:numId w:val="3"/>
        </w:numPr>
        <w:spacing w:line="360" w:lineRule="auto"/>
        <w:ind w:left="426" w:hanging="426"/>
        <w:rPr>
          <w:rFonts w:ascii="Dosis" w:hAnsi="Dosis"/>
        </w:rPr>
      </w:pPr>
      <w:r w:rsidRPr="00267662">
        <w:rPr>
          <w:rFonts w:ascii="Dosis" w:hAnsi="Dosis"/>
        </w:rPr>
        <w:t>Zamawiający zastrzega sobie prawo unieważnienia postępowania bez podania przyczyny.</w:t>
      </w:r>
      <w:r w:rsidRPr="00267662">
        <w:rPr>
          <w:rFonts w:ascii="Dosis" w:hAnsi="Dosis"/>
          <w:b/>
          <w:u w:val="single"/>
        </w:rPr>
        <w:t xml:space="preserve"> </w:t>
      </w:r>
    </w:p>
    <w:p w14:paraId="0FB915B8" w14:textId="0DE223B4" w:rsidR="00DA0D09" w:rsidRPr="002B73AC" w:rsidRDefault="00DA0D09" w:rsidP="00226C8B">
      <w:pPr>
        <w:pStyle w:val="Akapitzlist"/>
        <w:numPr>
          <w:ilvl w:val="0"/>
          <w:numId w:val="3"/>
        </w:numPr>
        <w:spacing w:line="360" w:lineRule="auto"/>
        <w:ind w:left="426" w:hanging="426"/>
        <w:rPr>
          <w:rFonts w:ascii="Dosis" w:hAnsi="Dosis"/>
        </w:rPr>
      </w:pPr>
      <w:r w:rsidRPr="002B73AC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A82EE4A" w14:textId="58B9265F" w:rsidR="00DA0D09" w:rsidRPr="00ED0CFC" w:rsidRDefault="00DA0D09" w:rsidP="00B1509E">
      <w:pPr>
        <w:pStyle w:val="Akapitzlist"/>
        <w:numPr>
          <w:ilvl w:val="0"/>
          <w:numId w:val="4"/>
        </w:numPr>
        <w:spacing w:after="0" w:line="360" w:lineRule="auto"/>
        <w:ind w:left="567" w:right="-1" w:hanging="283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0E52A027" w14:textId="16789445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Pr="00ED0CFC" w:rsidRDefault="00DA0D09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ED0CFC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ED0CFC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A1E4729" w14:textId="77777777" w:rsidR="00CF18F6" w:rsidRDefault="00CF18F6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49CEB6F3" w14:textId="77777777" w:rsidR="005F6257" w:rsidRDefault="005F6257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2743B8DB" w14:textId="77777777" w:rsidR="005F6257" w:rsidRDefault="005F6257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7BFBDCAC" w:rsidR="00CF18F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ED0CFC">
        <w:rPr>
          <w:rFonts w:ascii="Dosis" w:hAnsi="Dosis" w:cs="Arial"/>
          <w:sz w:val="18"/>
          <w:szCs w:val="18"/>
        </w:rPr>
        <w:t>1</w:t>
      </w:r>
      <w:r w:rsidRPr="00ED0CFC">
        <w:rPr>
          <w:rFonts w:ascii="Dosis" w:hAnsi="Dosis" w:cs="Arial"/>
          <w:sz w:val="18"/>
          <w:szCs w:val="18"/>
        </w:rPr>
        <w:t>;</w:t>
      </w:r>
    </w:p>
    <w:p w14:paraId="0EA110A7" w14:textId="182E80D5" w:rsidR="000A7E66" w:rsidRDefault="00ED0CFC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>Szczegółowy opis przedmiotu zamówienia –</w:t>
      </w:r>
      <w:r w:rsidR="003D308A">
        <w:rPr>
          <w:rFonts w:ascii="Dosis" w:hAnsi="Dosis" w:cs="Arial"/>
          <w:sz w:val="18"/>
          <w:szCs w:val="18"/>
        </w:rPr>
        <w:t xml:space="preserve"> załącznik nr </w:t>
      </w:r>
      <w:r w:rsidR="005F6257">
        <w:rPr>
          <w:rFonts w:ascii="Dosis" w:hAnsi="Dosis" w:cs="Arial"/>
          <w:sz w:val="18"/>
          <w:szCs w:val="18"/>
        </w:rPr>
        <w:t>1</w:t>
      </w:r>
    </w:p>
    <w:p w14:paraId="222826CD" w14:textId="79654316" w:rsidR="000A7E66" w:rsidRDefault="000A7E66" w:rsidP="000A7E66">
      <w:pPr>
        <w:rPr>
          <w:rFonts w:ascii="Dosis" w:hAnsi="Dosis" w:cs="Arial"/>
          <w:sz w:val="18"/>
          <w:szCs w:val="18"/>
        </w:rPr>
      </w:pPr>
    </w:p>
    <w:p w14:paraId="717806DC" w14:textId="117D677C" w:rsidR="00CF18F6" w:rsidRPr="002162B7" w:rsidRDefault="00CF18F6" w:rsidP="000A7E66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3F0A75D8" w:rsidR="006A7D92" w:rsidRDefault="006A7D92" w:rsidP="006A7D92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E27462">
        <w:rPr>
          <w:rFonts w:ascii="Dosis" w:hAnsi="Dosis" w:cs="Arial"/>
          <w:b/>
          <w:sz w:val="20"/>
        </w:rPr>
        <w:t>AZ.MP.16</w:t>
      </w:r>
      <w:r w:rsidR="005E7F93">
        <w:rPr>
          <w:rFonts w:ascii="Dosis" w:hAnsi="Dosis" w:cs="Arial"/>
          <w:b/>
          <w:sz w:val="20"/>
        </w:rPr>
        <w:t>6</w:t>
      </w: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683234">
        <w:trPr>
          <w:trHeight w:val="1164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83234">
            <w:pPr>
              <w:spacing w:after="120" w:line="240" w:lineRule="auto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6F901CF4" w:rsidR="00CF18F6" w:rsidRPr="00854443" w:rsidRDefault="00CF18F6" w:rsidP="008F6B54">
            <w:pPr>
              <w:spacing w:after="120" w:line="240" w:lineRule="auto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854443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5E7F93">
              <w:rPr>
                <w:rFonts w:ascii="Dosis" w:hAnsi="Dosis"/>
                <w:b/>
              </w:rPr>
              <w:t>Opracowanie i publikacja artykułu sponsorowanego</w:t>
            </w:r>
            <w:r w:rsidR="005E7F93" w:rsidRPr="005E7F93">
              <w:rPr>
                <w:rFonts w:ascii="Dosis" w:hAnsi="Dosis"/>
                <w:b/>
              </w:rPr>
              <w:t xml:space="preserve"> w prasie </w:t>
            </w:r>
            <w:r w:rsidR="001E388F">
              <w:rPr>
                <w:rFonts w:ascii="Dosis" w:hAnsi="Dosis"/>
                <w:b/>
              </w:rPr>
              <w:t>o zasięgu lokalnym, regionalnym i wojewódzkim</w:t>
            </w:r>
            <w:r w:rsidR="008F6B54">
              <w:rPr>
                <w:rFonts w:ascii="Dosis" w:hAnsi="Dosis"/>
                <w:b/>
              </w:rPr>
              <w:t xml:space="preserve"> – 2 zadania częściowe</w:t>
            </w:r>
            <w:r w:rsidR="001E388F">
              <w:rPr>
                <w:rFonts w:ascii="Dosis" w:hAnsi="Dosis"/>
                <w:b/>
              </w:rPr>
              <w:t xml:space="preserve">.  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P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10287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1080"/>
        <w:gridCol w:w="1172"/>
        <w:gridCol w:w="1433"/>
      </w:tblGrid>
      <w:tr w:rsidR="006C1890" w:rsidRPr="00DA3300" w14:paraId="1B918BB4" w14:textId="77777777" w:rsidTr="008F6B54">
        <w:trPr>
          <w:trHeight w:val="324"/>
        </w:trPr>
        <w:tc>
          <w:tcPr>
            <w:tcW w:w="10287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10E77C20" w14:textId="61A8C9D9" w:rsidR="006C189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Zadanie częściowe nr 1 – prasa o zasięgu lokalnym</w:t>
            </w:r>
            <w:r w:rsidR="008F6B54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/regionalnym</w:t>
            </w:r>
          </w:p>
        </w:tc>
      </w:tr>
      <w:tr w:rsidR="00912748" w:rsidRPr="00DA3300" w14:paraId="5B8437D0" w14:textId="5B765DBE" w:rsidTr="005E7F93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FB14B0E" w14:textId="77777777" w:rsidR="00912748" w:rsidRPr="00E27462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F992BDB" w14:textId="03258D98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</w:t>
            </w:r>
            <w:r w:rsidR="005E7F93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1 opracowania 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72344D3E" w14:textId="04EFEB19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za </w:t>
            </w:r>
            <w:r w:rsidR="005E7F93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jedną publikację 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80C223E" w14:textId="65C82701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Ilość </w:t>
            </w:r>
            <w:r w:rsidR="005E7F93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publikacji</w:t>
            </w:r>
          </w:p>
        </w:tc>
        <w:tc>
          <w:tcPr>
            <w:tcW w:w="11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3D9088F" w14:textId="6730FE12" w:rsidR="00912748" w:rsidRPr="00E27462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Cena łączna netto (kol. 2+</w:t>
            </w:r>
            <w:r w:rsidR="009C79D9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(kol. 3 x kol 4)</w:t>
            </w: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)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66F7327E" w14:textId="4BC9C29C" w:rsidR="00912748" w:rsidRPr="00E27462" w:rsidRDefault="005E7F93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Tytuł </w:t>
            </w:r>
            <w:r w:rsidR="00CA526E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prasy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w którym</w:t>
            </w:r>
            <w:r w:rsidR="00912748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 nastąpi emisja</w:t>
            </w:r>
          </w:p>
        </w:tc>
      </w:tr>
      <w:tr w:rsidR="00912748" w:rsidRPr="00DA3300" w14:paraId="6B3C2102" w14:textId="3458EEE8" w:rsidTr="005E7F93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5C2B3F1" w14:textId="7CCB4BE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97E13AC" w14:textId="1E2ABDD9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4C56F45" w14:textId="68C1EFD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054A9657" w14:textId="731B0C4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1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9764D24" w14:textId="6FB305B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52D1F9AB" w14:textId="39BE29B1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6643BB" w:rsidRPr="00DA3300" w14:paraId="34EF6BA0" w14:textId="115240A2" w:rsidTr="005E7F93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DFCCD" w14:textId="73FFCDE1" w:rsidR="006643BB" w:rsidRPr="005E7F93" w:rsidRDefault="005E7F93" w:rsidP="00EF369C">
            <w:pPr>
              <w:pStyle w:val="Akapitzlist"/>
              <w:spacing w:after="0" w:line="240" w:lineRule="auto"/>
              <w:ind w:left="0" w:right="-1"/>
              <w:rPr>
                <w:rFonts w:ascii="Dosis" w:hAnsi="Dosis"/>
                <w:b/>
                <w:bCs/>
              </w:rPr>
            </w:pPr>
            <w:r>
              <w:rPr>
                <w:rFonts w:ascii="Dosis" w:hAnsi="Dosis"/>
                <w:b/>
              </w:rPr>
              <w:t>Opracowanie i publikacja artykułu sponsorowanego</w:t>
            </w:r>
            <w:r w:rsidR="008F6B54">
              <w:rPr>
                <w:rFonts w:ascii="Dosis" w:hAnsi="Dosis"/>
                <w:b/>
              </w:rPr>
              <w:t xml:space="preserve"> w prasie</w:t>
            </w:r>
            <w:r w:rsidR="00EF369C">
              <w:rPr>
                <w:rFonts w:ascii="Dosis" w:hAnsi="Dosis"/>
                <w:b/>
              </w:rPr>
              <w:t xml:space="preserve"> o zasięgu</w:t>
            </w:r>
            <w:r w:rsidR="008F6B54">
              <w:rPr>
                <w:rFonts w:ascii="Dosis" w:hAnsi="Dosis"/>
                <w:b/>
              </w:rPr>
              <w:t xml:space="preserve"> lokaln</w:t>
            </w:r>
            <w:r w:rsidR="00EF369C">
              <w:rPr>
                <w:rFonts w:ascii="Dosis" w:hAnsi="Dosis"/>
                <w:b/>
              </w:rPr>
              <w:t>ym</w:t>
            </w:r>
            <w:r w:rsidR="008F6B54">
              <w:rPr>
                <w:rFonts w:ascii="Dosis" w:hAnsi="Dosis"/>
                <w:b/>
              </w:rPr>
              <w:t>/</w:t>
            </w:r>
            <w:r w:rsidRPr="005E7F93">
              <w:rPr>
                <w:rFonts w:ascii="Dosis" w:hAnsi="Dosis"/>
                <w:b/>
              </w:rPr>
              <w:t xml:space="preserve"> regionaln</w:t>
            </w:r>
            <w:r w:rsidR="00EF369C">
              <w:rPr>
                <w:rFonts w:ascii="Dosis" w:hAnsi="Dosis"/>
                <w:b/>
              </w:rPr>
              <w:t>ym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474D" w14:textId="165628CA" w:rsidR="006643BB" w:rsidRPr="00DA3300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40E24" w14:textId="5B7768BE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B84F31" w14:textId="479817A2" w:rsidR="006643BB" w:rsidRPr="00DA3300" w:rsidRDefault="006C1890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42C1BC" w14:textId="569C570B" w:rsidR="006643BB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B863BC1" w14:textId="77777777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4F5241C4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tbl>
      <w:tblPr>
        <w:tblW w:w="10287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1080"/>
        <w:gridCol w:w="1172"/>
        <w:gridCol w:w="1433"/>
      </w:tblGrid>
      <w:tr w:rsidR="006C1890" w14:paraId="4D98AAAB" w14:textId="77777777" w:rsidTr="008F6B54">
        <w:trPr>
          <w:trHeight w:val="324"/>
        </w:trPr>
        <w:tc>
          <w:tcPr>
            <w:tcW w:w="10287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08F58269" w14:textId="7B90364C" w:rsidR="006C1890" w:rsidRDefault="006C1890" w:rsidP="006C189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Zadanie częściowe nr 2 – prasa o zasięgu wojewódzkim </w:t>
            </w:r>
          </w:p>
        </w:tc>
      </w:tr>
      <w:tr w:rsidR="006C1890" w:rsidRPr="00E27462" w14:paraId="3BCA74BE" w14:textId="77777777" w:rsidTr="008F6B54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4D8489F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866E82F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1 opracowania 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0EE6269F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za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jedną publikację 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2E64698B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Ilość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publikacji</w:t>
            </w:r>
          </w:p>
        </w:tc>
        <w:tc>
          <w:tcPr>
            <w:tcW w:w="11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5D31D3C9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Cena łączna netto (kol. 2+(kol. 3 x kol 4))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5B969B23" w14:textId="77777777" w:rsidR="006C1890" w:rsidRPr="00E27462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Tytuł prasy w którym</w:t>
            </w: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 nastąpi emisja</w:t>
            </w:r>
          </w:p>
        </w:tc>
      </w:tr>
      <w:tr w:rsidR="006C1890" w:rsidRPr="00083C74" w14:paraId="574C2043" w14:textId="77777777" w:rsidTr="008F6B54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0ED6D7F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0F8E7E20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889550F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77910C91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1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29C1B01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09C4A073" w14:textId="77777777" w:rsidR="006C1890" w:rsidRPr="00083C74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6C1890" w:rsidRPr="00DA3300" w14:paraId="1B076147" w14:textId="77777777" w:rsidTr="008F6B54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E84EE" w14:textId="1E397D4E" w:rsidR="006C1890" w:rsidRPr="005E7F93" w:rsidRDefault="006C1890" w:rsidP="006C1890">
            <w:pPr>
              <w:pStyle w:val="Akapitzlist"/>
              <w:spacing w:after="0" w:line="240" w:lineRule="auto"/>
              <w:ind w:left="0" w:right="-1"/>
              <w:rPr>
                <w:rFonts w:ascii="Dosis" w:hAnsi="Dosis"/>
                <w:b/>
                <w:bCs/>
              </w:rPr>
            </w:pPr>
            <w:r>
              <w:rPr>
                <w:rFonts w:ascii="Dosis" w:hAnsi="Dosis"/>
                <w:b/>
              </w:rPr>
              <w:t>Opracowanie i publikacja artykułu sponsorowanego</w:t>
            </w:r>
            <w:r w:rsidRPr="005E7F93">
              <w:rPr>
                <w:rFonts w:ascii="Dosis" w:hAnsi="Dosis"/>
                <w:b/>
              </w:rPr>
              <w:t xml:space="preserve"> w prasie</w:t>
            </w:r>
            <w:r>
              <w:rPr>
                <w:rFonts w:ascii="Dosis" w:hAnsi="Dosis"/>
                <w:b/>
              </w:rPr>
              <w:t xml:space="preserve"> o zasięgu wojewódzkim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E6916" w14:textId="77777777" w:rsidR="006C1890" w:rsidRPr="00DA330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26DE7" w14:textId="77777777" w:rsidR="006C1890" w:rsidRPr="00DA330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0CEE29B" w14:textId="255E293B" w:rsidR="006C1890" w:rsidRPr="00DA330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BD803D1" w14:textId="77777777" w:rsidR="006C189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917398B" w14:textId="77777777" w:rsidR="006C1890" w:rsidRPr="00DA3300" w:rsidRDefault="006C1890" w:rsidP="008F6B5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3F347093" w14:textId="77777777" w:rsidR="006C1890" w:rsidRDefault="006C1890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p w14:paraId="39DC0281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Składam/-y ofertę na wykonanie zamówienia zgodnie z warunkami zawartymi w ogłoszeniu o zamówieniu.</w:t>
      </w:r>
    </w:p>
    <w:p w14:paraId="4858D226" w14:textId="1FEFD73A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Składam/-y ofertę na </w:t>
      </w:r>
      <w:r w:rsidR="00DA3300" w:rsidRPr="000A7E66">
        <w:rPr>
          <w:rFonts w:ascii="Dosis" w:hAnsi="Dosis" w:cs="Calibri"/>
          <w:sz w:val="19"/>
          <w:szCs w:val="19"/>
        </w:rPr>
        <w:t>usługę</w:t>
      </w:r>
      <w:r w:rsidRPr="000A7E66">
        <w:rPr>
          <w:rFonts w:ascii="Dosis" w:hAnsi="Dosis" w:cs="Calibri"/>
          <w:sz w:val="19"/>
          <w:szCs w:val="19"/>
        </w:rPr>
        <w:t xml:space="preserve"> zgodnego z opisem przedmiotu zamówienia.</w:t>
      </w:r>
    </w:p>
    <w:p w14:paraId="1282D9FE" w14:textId="183E41DC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bCs/>
          <w:sz w:val="19"/>
          <w:szCs w:val="19"/>
        </w:rPr>
        <w:t>Oświadczam</w:t>
      </w:r>
      <w:r w:rsidRPr="000A7E66">
        <w:rPr>
          <w:rFonts w:ascii="Dosis" w:hAnsi="Dosis" w:cs="Calibri"/>
          <w:sz w:val="19"/>
          <w:szCs w:val="19"/>
        </w:rPr>
        <w:t>/-y</w:t>
      </w:r>
      <w:r w:rsidRPr="000A7E66">
        <w:rPr>
          <w:rFonts w:ascii="Dosis" w:hAnsi="Dosis" w:cs="Calibri"/>
          <w:bCs/>
          <w:sz w:val="19"/>
          <w:szCs w:val="19"/>
        </w:rPr>
        <w:t>, że akceptuję</w:t>
      </w:r>
      <w:r w:rsidRPr="000A7E66">
        <w:rPr>
          <w:rFonts w:ascii="Dosis" w:hAnsi="Dosis" w:cs="Calibri"/>
          <w:sz w:val="19"/>
          <w:szCs w:val="19"/>
        </w:rPr>
        <w:t>/-</w:t>
      </w:r>
      <w:proofErr w:type="spellStart"/>
      <w:r w:rsidRPr="000A7E66">
        <w:rPr>
          <w:rFonts w:ascii="Dosis" w:hAnsi="Dosis" w:cs="Calibri"/>
          <w:sz w:val="19"/>
          <w:szCs w:val="19"/>
        </w:rPr>
        <w:t>emy</w:t>
      </w:r>
      <w:proofErr w:type="spellEnd"/>
      <w:r w:rsidRPr="000A7E66">
        <w:rPr>
          <w:rFonts w:ascii="Dosis" w:hAnsi="Dosis" w:cs="Calibri"/>
          <w:bCs/>
          <w:sz w:val="19"/>
          <w:szCs w:val="19"/>
        </w:rPr>
        <w:t xml:space="preserve"> termin płatności od daty dostarczenia prawidłowo wystawionej faktury:</w:t>
      </w:r>
      <w:r w:rsidRPr="000A7E66">
        <w:rPr>
          <w:rFonts w:ascii="Dosis" w:hAnsi="Dosis" w:cs="Calibri"/>
          <w:bCs/>
          <w:sz w:val="19"/>
          <w:szCs w:val="19"/>
        </w:rPr>
        <w:br/>
        <w:t xml:space="preserve">30 dni, </w:t>
      </w:r>
    </w:p>
    <w:p w14:paraId="40F1A51D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Oświadczam/-y, że uważam/-y się za związanego/-ych z ofertą przez okres </w:t>
      </w:r>
      <w:r w:rsidRPr="000A7E66">
        <w:rPr>
          <w:rFonts w:ascii="Dosis" w:hAnsi="Dosis" w:cs="Calibri"/>
          <w:bCs/>
          <w:sz w:val="19"/>
          <w:szCs w:val="19"/>
        </w:rPr>
        <w:t>30 dni</w:t>
      </w:r>
      <w:r w:rsidRPr="000A7E66">
        <w:rPr>
          <w:rFonts w:ascii="Dosis" w:hAnsi="Dosis" w:cs="Calibri"/>
          <w:sz w:val="19"/>
          <w:szCs w:val="19"/>
        </w:rPr>
        <w:t xml:space="preserve"> od upływu terminu składania ofert.</w:t>
      </w:r>
    </w:p>
    <w:p w14:paraId="11581A16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lastRenderedPageBreak/>
        <w:t>Oświadczam/-y, że powyżej podana cena zawiera wszystkie koszty, jakie ponosi Zamawiający w przypadku wyboru mojej/-naszej  oferty.</w:t>
      </w:r>
    </w:p>
    <w:p w14:paraId="115F245F" w14:textId="77777777" w:rsidR="003D308A" w:rsidRPr="000A7E66" w:rsidRDefault="00041F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00F8B83D" w14:textId="39864ED0" w:rsidR="003D308A" w:rsidRPr="000A7E66" w:rsidRDefault="003D30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Oświadczam, że </w:t>
      </w:r>
      <w:r w:rsidRPr="000A7E66">
        <w:rPr>
          <w:rFonts w:ascii="Dosis" w:eastAsia="Calibri" w:hAnsi="Dosis" w:cs="Calibri"/>
          <w:sz w:val="19"/>
          <w:szCs w:val="19"/>
        </w:rPr>
        <w:t xml:space="preserve">nie podlegam wykluczeniu z postępowania na podstawie art. 7 ust. 1 </w:t>
      </w:r>
      <w:r w:rsidRPr="000A7E66">
        <w:rPr>
          <w:rFonts w:ascii="Dosis" w:eastAsia="Calibri" w:hAnsi="Dosis" w:cs="Calibri"/>
          <w:bCs/>
          <w:sz w:val="19"/>
          <w:szCs w:val="19"/>
        </w:rPr>
        <w:t xml:space="preserve">Ustawy z dnia 13 kwietnia 2022r.o szczególnych rozwiązaniach w zakresie przeciwdziałania wspieraniu agresji na Ukrainę oraz służących ochronie bezpieczeństwa narodowego </w:t>
      </w:r>
      <w:r w:rsidRPr="000A7E66">
        <w:rPr>
          <w:rFonts w:ascii="Dosis" w:eastAsia="Calibri" w:hAnsi="Dosis" w:cs="Calibri"/>
          <w:sz w:val="19"/>
          <w:szCs w:val="19"/>
        </w:rPr>
        <w:t>(Dz. U. z 2023 r. poz. 129, 185)</w:t>
      </w:r>
      <w:r w:rsidRPr="000A7E66">
        <w:rPr>
          <w:rFonts w:ascii="Dosis" w:eastAsia="Calibri" w:hAnsi="Dosis" w:cs="Calibri"/>
          <w:bCs/>
          <w:sz w:val="19"/>
          <w:szCs w:val="19"/>
        </w:rPr>
        <w:t>.</w:t>
      </w:r>
    </w:p>
    <w:p w14:paraId="44327684" w14:textId="77777777" w:rsidR="000A7E66" w:rsidRPr="000A7E66" w:rsidRDefault="000A7E66" w:rsidP="000A7E66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18"/>
          <w:szCs w:val="18"/>
        </w:rPr>
      </w:pPr>
    </w:p>
    <w:p w14:paraId="3E9A3A3C" w14:textId="77777777" w:rsidR="00282BB7" w:rsidRDefault="00282BB7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62FD7007" w14:textId="77777777" w:rsidR="006C1890" w:rsidRDefault="006C1890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2FBF9E41" w14:textId="77777777" w:rsidR="006C1890" w:rsidRPr="003D308A" w:rsidRDefault="006C1890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3D308A">
      <w:pPr>
        <w:spacing w:after="0" w:line="240" w:lineRule="auto"/>
        <w:ind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136BDC6D" w14:textId="0EFC39CD" w:rsidR="002162B7" w:rsidRPr="00DA3300" w:rsidRDefault="00041F8A" w:rsidP="003D308A">
      <w:pPr>
        <w:spacing w:after="0" w:line="240" w:lineRule="auto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</w:p>
    <w:p w14:paraId="1E88DDE6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6526E014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1F6F4F83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C4A0BD1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FB3FF62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7591DC2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0D75613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600DCC06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C58FA12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4C7E3518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20C7A82C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268B5A48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4B133BC5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3BE8D693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6E7C8F5B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3B947A9D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4A30A9E2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47F21C91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2E3EBBDF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03B57BC1" w14:textId="77777777" w:rsidR="006C1890" w:rsidRDefault="006C1890" w:rsidP="0007381E">
      <w:pPr>
        <w:ind w:right="-1"/>
        <w:jc w:val="right"/>
        <w:rPr>
          <w:rFonts w:ascii="Dosis" w:hAnsi="Dosis" w:cs="Calibri"/>
          <w:b/>
        </w:rPr>
      </w:pPr>
    </w:p>
    <w:p w14:paraId="272DD252" w14:textId="2C7E8F2B" w:rsidR="0007381E" w:rsidRPr="0007381E" w:rsidRDefault="003D308A" w:rsidP="0007381E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lastRenderedPageBreak/>
        <w:t>Załącznik nr 2</w:t>
      </w:r>
    </w:p>
    <w:p w14:paraId="36704637" w14:textId="50ECAA5A" w:rsidR="0007381E" w:rsidRPr="0007381E" w:rsidRDefault="00DA3300" w:rsidP="0007381E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E27462">
        <w:rPr>
          <w:rFonts w:ascii="Dosis" w:hAnsi="Dosis" w:cs="Arial"/>
          <w:b/>
          <w:sz w:val="20"/>
        </w:rPr>
        <w:t>AZ.MP.16</w:t>
      </w:r>
      <w:r w:rsidR="005F6257">
        <w:rPr>
          <w:rFonts w:ascii="Dosis" w:hAnsi="Dosis" w:cs="Arial"/>
          <w:b/>
          <w:sz w:val="20"/>
        </w:rPr>
        <w:t>6</w:t>
      </w:r>
    </w:p>
    <w:p w14:paraId="33482B10" w14:textId="1004D520" w:rsidR="00DA3300" w:rsidRPr="0007381E" w:rsidRDefault="0007381E" w:rsidP="002B73AC">
      <w:pPr>
        <w:shd w:val="clear" w:color="auto" w:fill="BFBFBF" w:themeFill="background1" w:themeFillShade="BF"/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07381E">
        <w:rPr>
          <w:rFonts w:ascii="Dosis" w:hAnsi="Dosis"/>
          <w:b/>
          <w:bCs/>
          <w:sz w:val="28"/>
          <w:szCs w:val="28"/>
          <w:u w:val="single"/>
        </w:rPr>
        <w:t>Szczegółowy o</w:t>
      </w:r>
      <w:r w:rsidR="00DA3300" w:rsidRPr="0007381E">
        <w:rPr>
          <w:rFonts w:ascii="Dosis" w:hAnsi="Dosis"/>
          <w:b/>
          <w:bCs/>
          <w:sz w:val="28"/>
          <w:szCs w:val="28"/>
          <w:u w:val="single"/>
        </w:rPr>
        <w:t>pis przedmiotu zamówienia</w:t>
      </w:r>
      <w:r w:rsidR="00C11AC9">
        <w:rPr>
          <w:rFonts w:ascii="Dosis" w:hAnsi="Dosis"/>
          <w:b/>
          <w:bCs/>
          <w:sz w:val="28"/>
          <w:szCs w:val="28"/>
          <w:u w:val="single"/>
        </w:rPr>
        <w:t xml:space="preserve"> </w:t>
      </w:r>
      <w:r w:rsidR="006C1890">
        <w:rPr>
          <w:rFonts w:ascii="Dosis" w:hAnsi="Dosis"/>
          <w:b/>
          <w:bCs/>
          <w:sz w:val="28"/>
          <w:szCs w:val="28"/>
          <w:u w:val="single"/>
        </w:rPr>
        <w:t>– dla zadania częściowego nr 1 i 2</w:t>
      </w:r>
    </w:p>
    <w:p w14:paraId="74CF2004" w14:textId="253BA45B" w:rsidR="00A873F2" w:rsidRDefault="00F26BE2" w:rsidP="00A873F2">
      <w:pPr>
        <w:pStyle w:val="NormalnyWeb"/>
        <w:rPr>
          <w:rFonts w:ascii="Dosis" w:hAnsi="Dosis"/>
          <w:b/>
          <w:sz w:val="22"/>
          <w:szCs w:val="22"/>
        </w:rPr>
      </w:pPr>
      <w:r w:rsidRPr="00F26BE2">
        <w:rPr>
          <w:rFonts w:ascii="Dosis" w:hAnsi="Dosis"/>
          <w:b/>
          <w:sz w:val="22"/>
          <w:szCs w:val="22"/>
        </w:rPr>
        <w:t>Opracowanie i publikacja artykułu sp</w:t>
      </w:r>
      <w:r w:rsidR="006C1890">
        <w:rPr>
          <w:rFonts w:ascii="Dosis" w:hAnsi="Dosis"/>
          <w:b/>
          <w:sz w:val="22"/>
          <w:szCs w:val="22"/>
        </w:rPr>
        <w:t>onsorowanego w prasie lokalnej,</w:t>
      </w:r>
      <w:r w:rsidRPr="00F26BE2">
        <w:rPr>
          <w:rFonts w:ascii="Dosis" w:hAnsi="Dosis"/>
          <w:b/>
          <w:sz w:val="22"/>
          <w:szCs w:val="22"/>
        </w:rPr>
        <w:t xml:space="preserve"> regionalnej</w:t>
      </w:r>
      <w:r w:rsidR="006C1890">
        <w:rPr>
          <w:rFonts w:ascii="Dosis" w:hAnsi="Dosis"/>
          <w:b/>
          <w:sz w:val="22"/>
          <w:szCs w:val="22"/>
        </w:rPr>
        <w:t xml:space="preserve"> i wojewódzkiej </w:t>
      </w:r>
    </w:p>
    <w:p w14:paraId="6A5B6365" w14:textId="2977D264" w:rsidR="00A873F2" w:rsidRPr="00505F20" w:rsidRDefault="005E7F93" w:rsidP="00A873F2">
      <w:pPr>
        <w:pStyle w:val="NormalnyWeb"/>
        <w:rPr>
          <w:rFonts w:ascii="Dosis" w:hAnsi="Dosis" w:cs="Calibri"/>
          <w:i/>
          <w:iCs/>
          <w:sz w:val="20"/>
          <w:szCs w:val="20"/>
          <w:lang w:val="cs-CZ"/>
        </w:rPr>
      </w:pP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b/>
          <w:bCs/>
          <w:sz w:val="20"/>
          <w:szCs w:val="20"/>
        </w:rPr>
        <w:t>I. Zakres zamówienia</w:t>
      </w:r>
      <w:r w:rsidRPr="005E7F93">
        <w:rPr>
          <w:rFonts w:ascii="Dosis" w:hAnsi="Dosis"/>
          <w:sz w:val="20"/>
          <w:szCs w:val="20"/>
        </w:rPr>
        <w:br/>
        <w:t>Zamówienie obejmuje opracowanie i publikację artykułu sponsorowanego prezentującego informacje o realizowanej inwestycji na terenie szpitala.</w:t>
      </w:r>
      <w:r w:rsidRPr="005E7F93">
        <w:rPr>
          <w:rFonts w:ascii="Dosis" w:hAnsi="Dosis"/>
          <w:sz w:val="20"/>
          <w:szCs w:val="20"/>
        </w:rPr>
        <w:br/>
        <w:t>Artykuł ma na celu przekazanie opinii publicznej rzetelnych informacji o przebiegu prac modernizacyjnych oraz o znaczeniu inwestycji dla rozwoju infrastruktury medycznej i jakości udzielanych świadczeń zdrowotnych.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b/>
          <w:bCs/>
          <w:sz w:val="20"/>
          <w:szCs w:val="20"/>
        </w:rPr>
        <w:t>II. Wymagania dotyczące treści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t>1.      Objętość materiału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Artykuł powinien liczyć ok. 3 000–4 000 znaków ze spacjami (</w:t>
      </w:r>
      <w:proofErr w:type="spellStart"/>
      <w:r w:rsidRPr="005E7F93">
        <w:rPr>
          <w:rFonts w:ascii="Dosis" w:hAnsi="Dosis"/>
          <w:sz w:val="20"/>
          <w:szCs w:val="20"/>
        </w:rPr>
        <w:t>zzs</w:t>
      </w:r>
      <w:proofErr w:type="spellEnd"/>
      <w:r w:rsidRPr="005E7F93">
        <w:rPr>
          <w:rFonts w:ascii="Dosis" w:hAnsi="Dosis"/>
          <w:sz w:val="20"/>
          <w:szCs w:val="20"/>
        </w:rPr>
        <w:t>).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Długość tekstu powinna w pełni wyczerpywać omawiany temat, zachowując przy tym przejrzystość i spójność przekazu.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t>2.      Struktura i zawartość</w:t>
      </w:r>
      <w:r w:rsidRPr="005E7F93">
        <w:rPr>
          <w:rFonts w:ascii="Dosis" w:hAnsi="Dosis"/>
          <w:sz w:val="20"/>
          <w:szCs w:val="20"/>
        </w:rPr>
        <w:br/>
        <w:t>Artykuł powinien: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przedstawiać cel i zakres inwestycji,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opisywać aktualny etap prac remontowych,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wskazywać wpływ inwestycji na rozwój poszczególnych oddziałów i poprawę jakości świadczeń,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zawierać wypowiedzi specjalistów zatrudnionych w szpitalu, podkreślające znaczenie inwestycji dla funkcjonowania placówki,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być opatrzony aktualnymi zdjęciami ilustrującymi postęp prac budowlanych.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t>3.      Wymagania redakcyjne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Styl: profesjonalny, informacyjno-promocyjny, zgodny z zasadami komunikacji instytucjonalnej.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Tekst powinien być przygotowany we współpracy z przedstawicielami szpitala (np. rzecznikiem prasowym, kadrą medyczną lub kierownikiem projektu).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Wskazane jest zastosowanie nagłówków i śródtytułów ułatwiających odbiór treści.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</w:rPr>
        <w:br/>
      </w:r>
      <w:r w:rsidRPr="005F6257">
        <w:rPr>
          <w:rFonts w:ascii="Dosis" w:hAnsi="Dosis"/>
          <w:b/>
          <w:bCs/>
          <w:sz w:val="20"/>
          <w:szCs w:val="20"/>
        </w:rPr>
        <w:t>III. Obowiązkowe oznaczenie projektu</w:t>
      </w:r>
      <w:r w:rsidRPr="005E7F93">
        <w:rPr>
          <w:rFonts w:ascii="Dosis" w:hAnsi="Dosis"/>
          <w:sz w:val="20"/>
          <w:szCs w:val="20"/>
        </w:rPr>
        <w:br/>
      </w:r>
      <w:r w:rsidR="00A873F2" w:rsidRPr="00505F20">
        <w:rPr>
          <w:rFonts w:ascii="Dosis" w:hAnsi="Dosis"/>
          <w:sz w:val="20"/>
          <w:szCs w:val="20"/>
        </w:rPr>
        <w:t xml:space="preserve">„Inwestycja realizowana jest w ramach Krajowego Planu Odbudowy i Zwiększania Odporności, Komponent D: </w:t>
      </w:r>
      <w:r w:rsidR="00A873F2" w:rsidRPr="00505F20">
        <w:rPr>
          <w:rStyle w:val="Uwydatnienie"/>
          <w:rFonts w:ascii="Dosis" w:hAnsi="Dosis"/>
          <w:sz w:val="20"/>
          <w:szCs w:val="20"/>
        </w:rPr>
        <w:t>Efektywność, dostępność i jakość systemu ochrony zdrowia</w:t>
      </w:r>
      <w:r w:rsidR="00A873F2" w:rsidRPr="00505F20">
        <w:rPr>
          <w:rFonts w:ascii="Dosis" w:hAnsi="Dosis"/>
          <w:sz w:val="20"/>
          <w:szCs w:val="20"/>
        </w:rPr>
        <w:t xml:space="preserve"> – Inwestycja D1.1.1 </w:t>
      </w:r>
      <w:r w:rsidR="00A873F2" w:rsidRPr="00505F20">
        <w:rPr>
          <w:rFonts w:ascii="Dosis" w:hAnsi="Dosis" w:cs="Calibri"/>
          <w:sz w:val="20"/>
          <w:szCs w:val="20"/>
          <w:lang w:val="cs-CZ"/>
        </w:rPr>
        <w:t>rozwój i modernizacja infrastruktury centrów opieki wysokospecjalistycznej i innych podmiotów leczniczych.</w:t>
      </w:r>
    </w:p>
    <w:p w14:paraId="4F010F07" w14:textId="66CE4A28" w:rsidR="00A873F2" w:rsidRPr="00505F20" w:rsidRDefault="00A873F2" w:rsidP="00A873F2">
      <w:pPr>
        <w:pStyle w:val="NormalnyWeb"/>
        <w:rPr>
          <w:rFonts w:ascii="Dosis" w:hAnsi="Dosis"/>
          <w:sz w:val="20"/>
          <w:szCs w:val="20"/>
        </w:rPr>
      </w:pPr>
      <w:r>
        <w:rPr>
          <w:rFonts w:ascii="Dosis" w:hAnsi="Dosis" w:cs="Calibri"/>
          <w:i/>
          <w:iCs/>
          <w:sz w:val="20"/>
          <w:szCs w:val="20"/>
          <w:lang w:val="cs-CZ"/>
        </w:rPr>
        <w:t>l</w:t>
      </w:r>
      <w:r w:rsidRPr="00505F20">
        <w:rPr>
          <w:rFonts w:ascii="Dosis" w:hAnsi="Dosis" w:cs="Calibri"/>
          <w:i/>
          <w:iCs/>
          <w:sz w:val="20"/>
          <w:szCs w:val="20"/>
          <w:lang w:val="cs-CZ"/>
        </w:rPr>
        <w:t>ub inna</w:t>
      </w:r>
      <w:r>
        <w:rPr>
          <w:rFonts w:ascii="Dosis" w:hAnsi="Dosis" w:cs="Calibri"/>
          <w:i/>
          <w:iCs/>
          <w:sz w:val="20"/>
          <w:szCs w:val="20"/>
          <w:lang w:val="cs-CZ"/>
        </w:rPr>
        <w:t xml:space="preserve"> treść</w:t>
      </w:r>
      <w:r w:rsidRPr="00505F20">
        <w:rPr>
          <w:rFonts w:ascii="Dosis" w:hAnsi="Dosis" w:cs="Calibri"/>
          <w:i/>
          <w:iCs/>
          <w:sz w:val="20"/>
          <w:szCs w:val="20"/>
          <w:lang w:val="cs-CZ"/>
        </w:rPr>
        <w:t xml:space="preserve"> </w:t>
      </w:r>
      <w:r>
        <w:rPr>
          <w:rFonts w:ascii="Dosis" w:hAnsi="Dosis" w:cs="Calibri"/>
          <w:i/>
          <w:iCs/>
          <w:sz w:val="20"/>
          <w:szCs w:val="20"/>
          <w:lang w:val="cs-CZ"/>
        </w:rPr>
        <w:t>u</w:t>
      </w:r>
      <w:r w:rsidRPr="00505F20">
        <w:rPr>
          <w:rFonts w:ascii="Dosis" w:hAnsi="Dosis" w:cs="Calibri"/>
          <w:i/>
          <w:iCs/>
          <w:sz w:val="20"/>
          <w:szCs w:val="20"/>
          <w:lang w:val="cs-CZ"/>
        </w:rPr>
        <w:t xml:space="preserve">zgodniana ze Zleceniodawcą. </w:t>
      </w:r>
    </w:p>
    <w:p w14:paraId="733A355B" w14:textId="02664BD5" w:rsidR="00505F20" w:rsidRPr="005E7F93" w:rsidRDefault="005E7F93" w:rsidP="00A873F2">
      <w:pPr>
        <w:pStyle w:val="NormalnyWeb"/>
        <w:spacing w:before="0" w:beforeAutospacing="0" w:after="0" w:afterAutospacing="0" w:line="360" w:lineRule="auto"/>
        <w:rPr>
          <w:rFonts w:ascii="Dosis" w:hAnsi="Dosis"/>
          <w:sz w:val="20"/>
          <w:szCs w:val="20"/>
        </w:rPr>
      </w:pPr>
      <w:r w:rsidRPr="005E7F93">
        <w:rPr>
          <w:rFonts w:ascii="Dosis" w:hAnsi="Dosis"/>
          <w:b/>
          <w:bCs/>
          <w:sz w:val="20"/>
          <w:szCs w:val="20"/>
        </w:rPr>
        <w:t>IV. Obowiązki redakcji / wydawcy</w:t>
      </w:r>
      <w:r w:rsidRPr="005E7F93">
        <w:rPr>
          <w:rFonts w:ascii="Dosis" w:hAnsi="Dosis"/>
          <w:sz w:val="20"/>
          <w:szCs w:val="20"/>
        </w:rPr>
        <w:br/>
        <w:t>Redakcje realizujące publikację artykułu są zobowiązane do: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t>1.      Publikacji materiału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na stronie internetowej redakcji,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oraz/lub w mediach społecznościowych,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z dołączeniem aktualnych zdjęć przedstawiających postęp prac budowlanych.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lastRenderedPageBreak/>
        <w:t>2.      Przekazania materiałów szpitalowi</w:t>
      </w:r>
      <w:r w:rsidRPr="005E7F93">
        <w:rPr>
          <w:rFonts w:ascii="Dosis" w:hAnsi="Dosis"/>
          <w:sz w:val="20"/>
          <w:szCs w:val="20"/>
          <w:u w:val="single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w formie elektronicznej,</w:t>
      </w:r>
      <w:r w:rsidRPr="005E7F93">
        <w:rPr>
          <w:rFonts w:ascii="Dosis" w:hAnsi="Dosis"/>
          <w:sz w:val="20"/>
          <w:szCs w:val="20"/>
        </w:rPr>
        <w:br/>
      </w:r>
      <w:r w:rsidR="005F6257">
        <w:rPr>
          <w:rFonts w:ascii="Dosis" w:hAnsi="Dosis"/>
          <w:sz w:val="20"/>
          <w:szCs w:val="20"/>
        </w:rPr>
        <w:t>-</w:t>
      </w:r>
      <w:r w:rsidRPr="005E7F93">
        <w:rPr>
          <w:rFonts w:ascii="Dosis" w:hAnsi="Dosis"/>
          <w:sz w:val="20"/>
          <w:szCs w:val="20"/>
        </w:rPr>
        <w:t>    wraz z pełnymi prawami autorskimi majątkowymi i zgodą na dalsze wykorzystanie artykułu (m.in. w serwisach internetowych oraz mediach społecznościowych szpitala).</w:t>
      </w:r>
      <w:r w:rsidRPr="005E7F93">
        <w:rPr>
          <w:rFonts w:ascii="Dosis" w:hAnsi="Dosis"/>
          <w:sz w:val="20"/>
          <w:szCs w:val="20"/>
        </w:rPr>
        <w:br/>
      </w:r>
      <w:r w:rsidRPr="005E7F93">
        <w:rPr>
          <w:rFonts w:ascii="Dosis" w:hAnsi="Dosis"/>
          <w:sz w:val="20"/>
          <w:szCs w:val="20"/>
          <w:u w:val="single"/>
        </w:rPr>
        <w:t>3.      Zachowania spójności wizualnej i merytorycznej z pozostałymi elementami kampanii medialnej (spoty radiowe, audycje, programy TV)</w:t>
      </w:r>
      <w:r w:rsidR="005F6257">
        <w:rPr>
          <w:rFonts w:ascii="Dosis" w:hAnsi="Dosis"/>
          <w:sz w:val="20"/>
          <w:szCs w:val="20"/>
          <w:u w:val="single"/>
        </w:rPr>
        <w:t xml:space="preserve"> – udostępnionych przez Zlecającego. </w:t>
      </w:r>
    </w:p>
    <w:sectPr w:rsidR="00505F20" w:rsidRPr="005E7F93" w:rsidSect="000A7E66">
      <w:headerReference w:type="default" r:id="rId10"/>
      <w:footerReference w:type="default" r:id="rId11"/>
      <w:pgSz w:w="11906" w:h="16838" w:code="9"/>
      <w:pgMar w:top="1556" w:right="1133" w:bottom="737" w:left="1134" w:header="426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CB569A" w14:textId="77777777" w:rsidR="00062E53" w:rsidRDefault="00062E53" w:rsidP="00F07E49">
      <w:pPr>
        <w:spacing w:after="0" w:line="240" w:lineRule="auto"/>
      </w:pPr>
      <w:r>
        <w:separator/>
      </w:r>
    </w:p>
  </w:endnote>
  <w:endnote w:type="continuationSeparator" w:id="0">
    <w:p w14:paraId="4BA16325" w14:textId="77777777" w:rsidR="00062E53" w:rsidRDefault="00062E53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61AF9D6-266D-4647-BB78-7258DF79749B}"/>
    <w:embedBold r:id="rId2" w:fontKey="{897DE6DE-128B-4C02-A371-8D88FB710F87}"/>
    <w:embedItalic r:id="rId3" w:fontKey="{CE4618CC-7D0A-4C5B-A968-3CDAC4A35F35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4" w:fontKey="{10401BEC-505F-4042-96F1-E8B3AD7D9ED3}"/>
    <w:embedBold r:id="rId5" w:fontKey="{FAEF5752-D16A-46AA-9E21-27CC07DBE298}"/>
    <w:embedItalic r:id="rId6" w:fontKey="{F9EF36C2-D825-4AA6-8880-DF55EB74DC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6DA9FB-56A8-445D-A1D2-9D92A28205B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C1F5CD51-467B-4679-8D12-4B942CD60738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9D0FA358-4AD9-4B92-A97E-D1C69520380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5F3EDCAD-C13A-4D1F-9D18-1BD413D0DB2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C3DF7BA7-808E-4CA2-AF4D-2BB5DB2E9303}"/>
    <w:embedBold r:id="rId12" w:fontKey="{E6E9972A-DD92-494E-87C0-0274AB96BB01}"/>
    <w:embedItalic r:id="rId13" w:fontKey="{A857BD47-BF7A-4FC6-902C-53A669DCC08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062E53" w14:paraId="77AFC223" w14:textId="77777777" w:rsidTr="00315525">
      <w:tc>
        <w:tcPr>
          <w:tcW w:w="4673" w:type="dxa"/>
          <w:vAlign w:val="bottom"/>
        </w:tcPr>
        <w:p w14:paraId="444F51EE" w14:textId="5585D428" w:rsidR="00062E53" w:rsidRPr="008B0564" w:rsidRDefault="00062E53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062E53" w:rsidRPr="008B0564" w:rsidRDefault="00062E53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062E53" w:rsidRPr="00983141" w:rsidRDefault="00062E53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062E53" w:rsidRDefault="00062E53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eastAsia="pl-PL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062E53" w14:paraId="3557184E" w14:textId="77777777" w:rsidTr="00315525">
      <w:tc>
        <w:tcPr>
          <w:tcW w:w="4673" w:type="dxa"/>
          <w:vAlign w:val="bottom"/>
        </w:tcPr>
        <w:p w14:paraId="603E46CC" w14:textId="0CDFD86C" w:rsidR="00062E53" w:rsidRPr="008B0564" w:rsidRDefault="00062E53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062E53" w:rsidRPr="008B0564" w:rsidRDefault="00062E53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EF36C0">
                    <w:rPr>
                      <w:b/>
                      <w:bCs/>
                      <w:noProof/>
                      <w:sz w:val="18"/>
                      <w:szCs w:val="18"/>
                    </w:rPr>
                    <w:t>2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EF36C0">
                    <w:rPr>
                      <w:b/>
                      <w:bCs/>
                      <w:noProof/>
                      <w:sz w:val="18"/>
                      <w:szCs w:val="18"/>
                    </w:rPr>
                    <w:t>6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062E53" w:rsidRPr="008B0564" w:rsidRDefault="00062E53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8C6DEF" w14:textId="77777777" w:rsidR="00062E53" w:rsidRDefault="00062E53" w:rsidP="00F07E49">
      <w:pPr>
        <w:spacing w:after="0" w:line="240" w:lineRule="auto"/>
      </w:pPr>
      <w:r>
        <w:separator/>
      </w:r>
    </w:p>
  </w:footnote>
  <w:footnote w:type="continuationSeparator" w:id="0">
    <w:p w14:paraId="1B80114E" w14:textId="77777777" w:rsidR="00062E53" w:rsidRDefault="00062E53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BE5B47" w14:textId="2B3870F3" w:rsidR="00062E53" w:rsidRDefault="00062E53" w:rsidP="000A7E66">
    <w:pPr>
      <w:pStyle w:val="Nagwek"/>
      <w:jc w:val="center"/>
    </w:pPr>
    <w:r>
      <w:rPr>
        <w:noProof/>
        <w:lang w:eastAsia="pl-PL"/>
      </w:rPr>
      <w:drawing>
        <wp:inline distT="0" distB="0" distL="0" distR="0" wp14:anchorId="314B81C6" wp14:editId="29CEF381">
          <wp:extent cx="5762625" cy="571500"/>
          <wp:effectExtent l="0" t="0" r="952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34FE3E" w14:textId="2F51EF53" w:rsidR="00062E53" w:rsidRDefault="00062E53">
    <w:pPr>
      <w:pStyle w:val="Nagwek"/>
    </w:pPr>
    <w:r>
      <w:rPr>
        <w:noProof/>
        <w:lang w:eastAsia="pl-PL"/>
      </w:rPr>
      <w:drawing>
        <wp:inline distT="0" distB="0" distL="0" distR="0" wp14:anchorId="7556FCD8" wp14:editId="252EE56E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2E3FF4"/>
    <w:multiLevelType w:val="multilevel"/>
    <w:tmpl w:val="82D4A7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F46E53"/>
    <w:multiLevelType w:val="hybridMultilevel"/>
    <w:tmpl w:val="4C5E102E"/>
    <w:lvl w:ilvl="0" w:tplc="B2AE2E02">
      <w:start w:val="1"/>
      <w:numFmt w:val="decimal"/>
      <w:lvlText w:val="%1.)"/>
      <w:lvlJc w:val="left"/>
      <w:pPr>
        <w:ind w:left="270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28" w:hanging="360"/>
      </w:pPr>
    </w:lvl>
    <w:lvl w:ilvl="2" w:tplc="0415001B" w:tentative="1">
      <w:start w:val="1"/>
      <w:numFmt w:val="lowerRoman"/>
      <w:lvlText w:val="%3."/>
      <w:lvlJc w:val="right"/>
      <w:pPr>
        <w:ind w:left="4148" w:hanging="180"/>
      </w:pPr>
    </w:lvl>
    <w:lvl w:ilvl="3" w:tplc="0415000F" w:tentative="1">
      <w:start w:val="1"/>
      <w:numFmt w:val="decimal"/>
      <w:lvlText w:val="%4."/>
      <w:lvlJc w:val="left"/>
      <w:pPr>
        <w:ind w:left="4868" w:hanging="360"/>
      </w:pPr>
    </w:lvl>
    <w:lvl w:ilvl="4" w:tplc="04150019" w:tentative="1">
      <w:start w:val="1"/>
      <w:numFmt w:val="lowerLetter"/>
      <w:lvlText w:val="%5."/>
      <w:lvlJc w:val="left"/>
      <w:pPr>
        <w:ind w:left="5588" w:hanging="360"/>
      </w:pPr>
    </w:lvl>
    <w:lvl w:ilvl="5" w:tplc="0415001B" w:tentative="1">
      <w:start w:val="1"/>
      <w:numFmt w:val="lowerRoman"/>
      <w:lvlText w:val="%6."/>
      <w:lvlJc w:val="right"/>
      <w:pPr>
        <w:ind w:left="6308" w:hanging="180"/>
      </w:pPr>
    </w:lvl>
    <w:lvl w:ilvl="6" w:tplc="0415000F" w:tentative="1">
      <w:start w:val="1"/>
      <w:numFmt w:val="decimal"/>
      <w:lvlText w:val="%7."/>
      <w:lvlJc w:val="left"/>
      <w:pPr>
        <w:ind w:left="7028" w:hanging="360"/>
      </w:pPr>
    </w:lvl>
    <w:lvl w:ilvl="7" w:tplc="04150019" w:tentative="1">
      <w:start w:val="1"/>
      <w:numFmt w:val="lowerLetter"/>
      <w:lvlText w:val="%8."/>
      <w:lvlJc w:val="left"/>
      <w:pPr>
        <w:ind w:left="7748" w:hanging="360"/>
      </w:pPr>
    </w:lvl>
    <w:lvl w:ilvl="8" w:tplc="0415001B" w:tentative="1">
      <w:start w:val="1"/>
      <w:numFmt w:val="lowerRoman"/>
      <w:lvlText w:val="%9."/>
      <w:lvlJc w:val="right"/>
      <w:pPr>
        <w:ind w:left="8468" w:hanging="180"/>
      </w:pPr>
    </w:lvl>
  </w:abstractNum>
  <w:abstractNum w:abstractNumId="1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3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4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B380F63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3350AA"/>
    <w:multiLevelType w:val="hybridMultilevel"/>
    <w:tmpl w:val="7C0419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F73ED3"/>
    <w:multiLevelType w:val="hybridMultilevel"/>
    <w:tmpl w:val="D5BE5B6C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9A287C82">
      <w:start w:val="1"/>
      <w:numFmt w:val="decimal"/>
      <w:lvlText w:val="%2.)"/>
      <w:lvlJc w:val="left"/>
      <w:pPr>
        <w:ind w:left="1800" w:hanging="360"/>
      </w:pPr>
      <w:rPr>
        <w:rFonts w:ascii="Times New Roman" w:eastAsiaTheme="minorHAnsi" w:hAnsi="Times New Roman" w:cs="Times New Roman"/>
      </w:rPr>
    </w:lvl>
    <w:lvl w:ilvl="2" w:tplc="E4E02288">
      <w:start w:val="1"/>
      <w:numFmt w:val="decimal"/>
      <w:lvlText w:val="%3.)"/>
      <w:lvlJc w:val="right"/>
      <w:pPr>
        <w:ind w:left="2520" w:hanging="180"/>
      </w:pPr>
      <w:rPr>
        <w:rFonts w:ascii="Times New Roman" w:eastAsiaTheme="minorHAnsi" w:hAnsi="Times New Roman"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2">
    <w:nsid w:val="505D5200"/>
    <w:multiLevelType w:val="multilevel"/>
    <w:tmpl w:val="0230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3D42F40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4C67D4"/>
    <w:multiLevelType w:val="multilevel"/>
    <w:tmpl w:val="88DE3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6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7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8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795B5E"/>
    <w:multiLevelType w:val="hybridMultilevel"/>
    <w:tmpl w:val="F4ECBA1E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A85415E8">
      <w:start w:val="1"/>
      <w:numFmt w:val="decimal"/>
      <w:lvlText w:val="%2.)"/>
      <w:lvlJc w:val="left"/>
      <w:pPr>
        <w:ind w:left="1800" w:hanging="360"/>
      </w:pPr>
      <w:rPr>
        <w:rFonts w:ascii="Dosis" w:eastAsiaTheme="minorHAnsi" w:hAnsi="Dosis" w:cs="Times New Roman" w:hint="default"/>
      </w:rPr>
    </w:lvl>
    <w:lvl w:ilvl="2" w:tplc="D728D496">
      <w:start w:val="1"/>
      <w:numFmt w:val="decimal"/>
      <w:lvlText w:val="%3.)"/>
      <w:lvlJc w:val="right"/>
      <w:pPr>
        <w:ind w:left="2520" w:hanging="180"/>
      </w:pPr>
      <w:rPr>
        <w:rFonts w:ascii="Dosis" w:eastAsiaTheme="minorHAnsi" w:hAnsi="Dosis" w:cs="Times New Roman"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B9422E5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17"/>
  </w:num>
  <w:num w:numId="3">
    <w:abstractNumId w:val="11"/>
  </w:num>
  <w:num w:numId="4">
    <w:abstractNumId w:val="0"/>
  </w:num>
  <w:num w:numId="5">
    <w:abstractNumId w:val="26"/>
  </w:num>
  <w:num w:numId="6">
    <w:abstractNumId w:val="13"/>
  </w:num>
  <w:num w:numId="7">
    <w:abstractNumId w:val="19"/>
  </w:num>
  <w:num w:numId="8">
    <w:abstractNumId w:val="1"/>
  </w:num>
  <w:num w:numId="9">
    <w:abstractNumId w:val="12"/>
  </w:num>
  <w:num w:numId="10">
    <w:abstractNumId w:val="21"/>
  </w:num>
  <w:num w:numId="11">
    <w:abstractNumId w:val="25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27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16"/>
  </w:num>
  <w:num w:numId="20">
    <w:abstractNumId w:val="5"/>
  </w:num>
  <w:num w:numId="21">
    <w:abstractNumId w:val="2"/>
  </w:num>
  <w:num w:numId="22">
    <w:abstractNumId w:val="24"/>
  </w:num>
  <w:num w:numId="23">
    <w:abstractNumId w:val="18"/>
  </w:num>
  <w:num w:numId="24">
    <w:abstractNumId w:val="20"/>
  </w:num>
  <w:num w:numId="25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29"/>
  </w:num>
  <w:num w:numId="28">
    <w:abstractNumId w:val="9"/>
  </w:num>
  <w:num w:numId="29">
    <w:abstractNumId w:val="1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C2E"/>
    <w:rsid w:val="000218F0"/>
    <w:rsid w:val="0003228B"/>
    <w:rsid w:val="00041F8A"/>
    <w:rsid w:val="0005250F"/>
    <w:rsid w:val="00062E53"/>
    <w:rsid w:val="0007381E"/>
    <w:rsid w:val="00083C74"/>
    <w:rsid w:val="000A7E66"/>
    <w:rsid w:val="000B4BF2"/>
    <w:rsid w:val="000B4DC6"/>
    <w:rsid w:val="000B5F60"/>
    <w:rsid w:val="000C009E"/>
    <w:rsid w:val="000C0CD0"/>
    <w:rsid w:val="000C543C"/>
    <w:rsid w:val="000C6FFE"/>
    <w:rsid w:val="000D35EC"/>
    <w:rsid w:val="000D3E86"/>
    <w:rsid w:val="000D7260"/>
    <w:rsid w:val="000F10D8"/>
    <w:rsid w:val="00114FE0"/>
    <w:rsid w:val="0013380D"/>
    <w:rsid w:val="00140F02"/>
    <w:rsid w:val="001560F6"/>
    <w:rsid w:val="001809A0"/>
    <w:rsid w:val="001D1BCA"/>
    <w:rsid w:val="001E388F"/>
    <w:rsid w:val="002020F8"/>
    <w:rsid w:val="002162B7"/>
    <w:rsid w:val="002232E7"/>
    <w:rsid w:val="00226C8B"/>
    <w:rsid w:val="00242C7B"/>
    <w:rsid w:val="002557D2"/>
    <w:rsid w:val="0026233D"/>
    <w:rsid w:val="002637E5"/>
    <w:rsid w:val="00267662"/>
    <w:rsid w:val="00281178"/>
    <w:rsid w:val="00282BB7"/>
    <w:rsid w:val="00286EF6"/>
    <w:rsid w:val="002A039B"/>
    <w:rsid w:val="002A737B"/>
    <w:rsid w:val="002B25CC"/>
    <w:rsid w:val="002B73AC"/>
    <w:rsid w:val="002C1BA2"/>
    <w:rsid w:val="002D4FD7"/>
    <w:rsid w:val="00301217"/>
    <w:rsid w:val="00315525"/>
    <w:rsid w:val="00335577"/>
    <w:rsid w:val="0037121D"/>
    <w:rsid w:val="003714BD"/>
    <w:rsid w:val="00372049"/>
    <w:rsid w:val="003725B4"/>
    <w:rsid w:val="0038098C"/>
    <w:rsid w:val="003A1A71"/>
    <w:rsid w:val="003B3505"/>
    <w:rsid w:val="003B55F4"/>
    <w:rsid w:val="003C6173"/>
    <w:rsid w:val="003C67BB"/>
    <w:rsid w:val="003D308A"/>
    <w:rsid w:val="003E6ABD"/>
    <w:rsid w:val="0041212C"/>
    <w:rsid w:val="004238A7"/>
    <w:rsid w:val="00427669"/>
    <w:rsid w:val="0043633D"/>
    <w:rsid w:val="0044273B"/>
    <w:rsid w:val="00470FF8"/>
    <w:rsid w:val="00486827"/>
    <w:rsid w:val="004921FC"/>
    <w:rsid w:val="004C0912"/>
    <w:rsid w:val="004C1099"/>
    <w:rsid w:val="004D1301"/>
    <w:rsid w:val="004D7BB2"/>
    <w:rsid w:val="004E7998"/>
    <w:rsid w:val="004F1B36"/>
    <w:rsid w:val="004F78AD"/>
    <w:rsid w:val="00505F20"/>
    <w:rsid w:val="00510177"/>
    <w:rsid w:val="00510DB0"/>
    <w:rsid w:val="00520F07"/>
    <w:rsid w:val="00527742"/>
    <w:rsid w:val="00557E5E"/>
    <w:rsid w:val="00561B25"/>
    <w:rsid w:val="00563078"/>
    <w:rsid w:val="0056589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5E7F93"/>
    <w:rsid w:val="005F6257"/>
    <w:rsid w:val="0061081A"/>
    <w:rsid w:val="0061185A"/>
    <w:rsid w:val="0061189C"/>
    <w:rsid w:val="00640F25"/>
    <w:rsid w:val="006571C6"/>
    <w:rsid w:val="006643BB"/>
    <w:rsid w:val="00670BFB"/>
    <w:rsid w:val="00676192"/>
    <w:rsid w:val="00682611"/>
    <w:rsid w:val="00683234"/>
    <w:rsid w:val="0069538D"/>
    <w:rsid w:val="006A7D92"/>
    <w:rsid w:val="006C1890"/>
    <w:rsid w:val="006C29B9"/>
    <w:rsid w:val="006E31B9"/>
    <w:rsid w:val="007077F1"/>
    <w:rsid w:val="00720268"/>
    <w:rsid w:val="00734110"/>
    <w:rsid w:val="00756480"/>
    <w:rsid w:val="0076160D"/>
    <w:rsid w:val="00761FD9"/>
    <w:rsid w:val="00773338"/>
    <w:rsid w:val="00781DFA"/>
    <w:rsid w:val="00790CEA"/>
    <w:rsid w:val="00794D67"/>
    <w:rsid w:val="007A6E5A"/>
    <w:rsid w:val="007A7221"/>
    <w:rsid w:val="007C732D"/>
    <w:rsid w:val="007D27F9"/>
    <w:rsid w:val="007E2FDA"/>
    <w:rsid w:val="007F3888"/>
    <w:rsid w:val="00827C2F"/>
    <w:rsid w:val="00832FF2"/>
    <w:rsid w:val="00837CD9"/>
    <w:rsid w:val="00842D52"/>
    <w:rsid w:val="0085390E"/>
    <w:rsid w:val="00854443"/>
    <w:rsid w:val="00892384"/>
    <w:rsid w:val="00897B9A"/>
    <w:rsid w:val="008B0564"/>
    <w:rsid w:val="008D28F4"/>
    <w:rsid w:val="008D4D36"/>
    <w:rsid w:val="008F5A51"/>
    <w:rsid w:val="008F605F"/>
    <w:rsid w:val="008F6A39"/>
    <w:rsid w:val="008F6B54"/>
    <w:rsid w:val="009112B1"/>
    <w:rsid w:val="00912748"/>
    <w:rsid w:val="0092102E"/>
    <w:rsid w:val="00962E6F"/>
    <w:rsid w:val="00983141"/>
    <w:rsid w:val="009847B7"/>
    <w:rsid w:val="00995581"/>
    <w:rsid w:val="009A34E5"/>
    <w:rsid w:val="009C79D9"/>
    <w:rsid w:val="009D53F6"/>
    <w:rsid w:val="009D70A0"/>
    <w:rsid w:val="009E0B06"/>
    <w:rsid w:val="009E64FF"/>
    <w:rsid w:val="009E7063"/>
    <w:rsid w:val="009F085F"/>
    <w:rsid w:val="009F6535"/>
    <w:rsid w:val="00A20C46"/>
    <w:rsid w:val="00A21F43"/>
    <w:rsid w:val="00A3107F"/>
    <w:rsid w:val="00A56C2E"/>
    <w:rsid w:val="00A85F31"/>
    <w:rsid w:val="00A86C04"/>
    <w:rsid w:val="00A873F2"/>
    <w:rsid w:val="00A913B6"/>
    <w:rsid w:val="00AA21B0"/>
    <w:rsid w:val="00AB586E"/>
    <w:rsid w:val="00AC2DCD"/>
    <w:rsid w:val="00AE63A0"/>
    <w:rsid w:val="00B1509E"/>
    <w:rsid w:val="00B25448"/>
    <w:rsid w:val="00B27736"/>
    <w:rsid w:val="00B330BB"/>
    <w:rsid w:val="00B3597D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11AC9"/>
    <w:rsid w:val="00C241E0"/>
    <w:rsid w:val="00C2457A"/>
    <w:rsid w:val="00C3136B"/>
    <w:rsid w:val="00C35E41"/>
    <w:rsid w:val="00C36242"/>
    <w:rsid w:val="00C43BF8"/>
    <w:rsid w:val="00C510E3"/>
    <w:rsid w:val="00C62ED3"/>
    <w:rsid w:val="00C75163"/>
    <w:rsid w:val="00C77ED4"/>
    <w:rsid w:val="00C8219D"/>
    <w:rsid w:val="00CA526E"/>
    <w:rsid w:val="00CB7D44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2203"/>
    <w:rsid w:val="00D863CF"/>
    <w:rsid w:val="00DA0D09"/>
    <w:rsid w:val="00DA3300"/>
    <w:rsid w:val="00DA4116"/>
    <w:rsid w:val="00DA46F4"/>
    <w:rsid w:val="00DB07A4"/>
    <w:rsid w:val="00DB2995"/>
    <w:rsid w:val="00DD35BE"/>
    <w:rsid w:val="00DF75C3"/>
    <w:rsid w:val="00E068F4"/>
    <w:rsid w:val="00E15061"/>
    <w:rsid w:val="00E214B4"/>
    <w:rsid w:val="00E27462"/>
    <w:rsid w:val="00E45F85"/>
    <w:rsid w:val="00E619B6"/>
    <w:rsid w:val="00E75052"/>
    <w:rsid w:val="00EB520B"/>
    <w:rsid w:val="00ED0CFC"/>
    <w:rsid w:val="00ED146D"/>
    <w:rsid w:val="00EF369C"/>
    <w:rsid w:val="00EF36C0"/>
    <w:rsid w:val="00F02506"/>
    <w:rsid w:val="00F04BCB"/>
    <w:rsid w:val="00F07E49"/>
    <w:rsid w:val="00F20A44"/>
    <w:rsid w:val="00F26BE2"/>
    <w:rsid w:val="00F36994"/>
    <w:rsid w:val="00F421DF"/>
    <w:rsid w:val="00F42FE2"/>
    <w:rsid w:val="00F4495F"/>
    <w:rsid w:val="00F514FF"/>
    <w:rsid w:val="00F63D73"/>
    <w:rsid w:val="00F929CD"/>
    <w:rsid w:val="00FA0B57"/>
    <w:rsid w:val="00FA5B90"/>
    <w:rsid w:val="00FC3165"/>
    <w:rsid w:val="00FE49AC"/>
    <w:rsid w:val="00FF5392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51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opatrzenie@e-szpital.eu.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spzoz_kedzierzynkozle/proceedings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3039ED0A</Template>
  <TotalTime>34</TotalTime>
  <Pages>6</Pages>
  <Words>1347</Words>
  <Characters>8086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Litwinowicz Łukasz</cp:lastModifiedBy>
  <cp:revision>10</cp:revision>
  <cp:lastPrinted>2026-03-30T06:54:00Z</cp:lastPrinted>
  <dcterms:created xsi:type="dcterms:W3CDTF">2026-03-30T06:08:00Z</dcterms:created>
  <dcterms:modified xsi:type="dcterms:W3CDTF">2026-03-30T06:54:00Z</dcterms:modified>
</cp:coreProperties>
</file>